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0B7B41">
        <w:rPr>
          <w:rFonts w:ascii="Times New Roman" w:hAnsi="Times New Roman" w:cs="Times New Roman"/>
          <w:b/>
          <w:bCs/>
          <w:spacing w:val="-1"/>
          <w:sz w:val="24"/>
          <w:szCs w:val="24"/>
        </w:rPr>
        <w:t>Муниципальное автономное общеобразовательное учреждение</w:t>
      </w: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0B7B4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Аргат-Юльская средняя общеобразовательная школа </w:t>
      </w: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0B7B41">
        <w:rPr>
          <w:rFonts w:ascii="Times New Roman" w:hAnsi="Times New Roman" w:cs="Times New Roman"/>
          <w:b/>
          <w:bCs/>
          <w:spacing w:val="-1"/>
          <w:sz w:val="24"/>
          <w:szCs w:val="24"/>
        </w:rPr>
        <w:t>Первомайского района</w:t>
      </w: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0B7B4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(МАОУ Аргат-Юльская СОШ)                       </w:t>
      </w:r>
    </w:p>
    <w:tbl>
      <w:tblPr>
        <w:tblpPr w:leftFromText="180" w:rightFromText="180" w:vertAnchor="text" w:horzAnchor="margin" w:tblpXSpec="center" w:tblpY="57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8"/>
      </w:tblGrid>
      <w:tr w:rsidR="00297EAD" w:rsidRPr="000B7B41" w:rsidTr="00EE6E78">
        <w:trPr>
          <w:trHeight w:val="1592"/>
        </w:trPr>
        <w:tc>
          <w:tcPr>
            <w:tcW w:w="5353" w:type="dxa"/>
          </w:tcPr>
          <w:p w:rsidR="00297EAD" w:rsidRPr="000B7B41" w:rsidRDefault="00297EAD" w:rsidP="00EE6E7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B41">
              <w:rPr>
                <w:rFonts w:ascii="Times New Roman" w:hAnsi="Times New Roman" w:cs="Times New Roman"/>
                <w:sz w:val="24"/>
                <w:szCs w:val="24"/>
              </w:rPr>
              <w:t>Рассмотрено на педагогическ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совете                  от 26.08.2024 протокол №12</w:t>
            </w:r>
          </w:p>
          <w:p w:rsidR="00297EAD" w:rsidRPr="000B7B41" w:rsidRDefault="00297EAD" w:rsidP="00EE6E7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B41">
              <w:rPr>
                <w:rFonts w:ascii="Times New Roman" w:hAnsi="Times New Roman" w:cs="Times New Roman"/>
                <w:sz w:val="24"/>
                <w:szCs w:val="24"/>
              </w:rPr>
              <w:t>Председатель пед.совета_______/Трофимова С.Г.</w:t>
            </w:r>
          </w:p>
        </w:tc>
        <w:tc>
          <w:tcPr>
            <w:tcW w:w="4678" w:type="dxa"/>
          </w:tcPr>
          <w:p w:rsidR="00297EAD" w:rsidRPr="000B7B41" w:rsidRDefault="00297EAD" w:rsidP="00EE6E7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B41">
              <w:rPr>
                <w:rFonts w:ascii="Times New Roman" w:hAnsi="Times New Roman" w:cs="Times New Roman"/>
                <w:sz w:val="24"/>
                <w:szCs w:val="24"/>
              </w:rPr>
              <w:t>Утверждено директором школы:</w:t>
            </w:r>
          </w:p>
          <w:p w:rsidR="00297EAD" w:rsidRPr="000B7B41" w:rsidRDefault="00297EAD" w:rsidP="00EE6E7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B41">
              <w:rPr>
                <w:rFonts w:ascii="Times New Roman" w:hAnsi="Times New Roman" w:cs="Times New Roman"/>
                <w:sz w:val="24"/>
                <w:szCs w:val="24"/>
              </w:rPr>
              <w:t>_________/Суслопарова М.Г./</w:t>
            </w:r>
          </w:p>
          <w:p w:rsidR="00297EAD" w:rsidRPr="000B7B41" w:rsidRDefault="00297EAD" w:rsidP="00EE6E78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7B4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B7B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Приказ №</w:t>
            </w:r>
            <w:r w:rsidRPr="000B7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0B7B41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.08.202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7B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г.</w:t>
            </w:r>
          </w:p>
        </w:tc>
      </w:tr>
    </w:tbl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  <w:lang w:val="en-US"/>
        </w:rPr>
      </w:pP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  <w:lang w:val="en-US"/>
        </w:rPr>
      </w:pP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pacing w:val="-1"/>
          <w:sz w:val="24"/>
          <w:szCs w:val="24"/>
          <w:lang w:val="en-US"/>
        </w:rPr>
      </w:pPr>
      <w:r w:rsidRPr="000B7B41">
        <w:rPr>
          <w:rFonts w:ascii="Times New Roman" w:hAnsi="Times New Roman" w:cs="Times New Roman"/>
          <w:bCs/>
          <w:spacing w:val="-1"/>
          <w:sz w:val="24"/>
          <w:szCs w:val="24"/>
          <w:lang w:val="en-US"/>
        </w:rPr>
        <w:t xml:space="preserve">                   </w:t>
      </w: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pacing w:val="-1"/>
          <w:sz w:val="24"/>
          <w:szCs w:val="24"/>
          <w:lang w:val="en-US"/>
        </w:rPr>
      </w:pP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pacing w:val="-1"/>
          <w:sz w:val="24"/>
          <w:szCs w:val="24"/>
          <w:lang w:val="en-US"/>
        </w:rPr>
      </w:pP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pacing w:val="-1"/>
          <w:sz w:val="24"/>
          <w:szCs w:val="24"/>
          <w:lang w:val="en-US"/>
        </w:rPr>
      </w:pP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pacing w:val="-1"/>
          <w:sz w:val="24"/>
          <w:szCs w:val="24"/>
          <w:lang w:val="en-US"/>
        </w:rPr>
      </w:pPr>
    </w:p>
    <w:p w:rsidR="00297EAD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pacing w:val="-1"/>
          <w:sz w:val="24"/>
          <w:szCs w:val="24"/>
        </w:rPr>
      </w:pP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pacing w:val="-1"/>
          <w:sz w:val="24"/>
          <w:szCs w:val="24"/>
        </w:rPr>
      </w:pP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pacing w:val="-1"/>
          <w:sz w:val="24"/>
          <w:szCs w:val="24"/>
          <w:lang w:val="en-US"/>
        </w:rPr>
      </w:pP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pacing w:val="-1"/>
          <w:sz w:val="24"/>
          <w:szCs w:val="24"/>
          <w:lang w:val="en-US"/>
        </w:rPr>
      </w:pPr>
    </w:p>
    <w:p w:rsidR="00297EAD" w:rsidRPr="000B7B41" w:rsidRDefault="00297EAD" w:rsidP="009C3B75">
      <w:pPr>
        <w:widowControl w:val="0"/>
        <w:suppressAutoHyphens/>
        <w:spacing w:line="240" w:lineRule="auto"/>
        <w:jc w:val="center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  <w:r w:rsidRPr="000B7B4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 w:bidi="hi-IN"/>
        </w:rPr>
        <w:t>РАБОЧАЯ ПРОГРАММА</w:t>
      </w:r>
    </w:p>
    <w:p w:rsidR="00297EAD" w:rsidRPr="000B7B41" w:rsidRDefault="00297EAD" w:rsidP="009C3B75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0B7B41">
        <w:rPr>
          <w:rFonts w:ascii="Times New Roman" w:hAnsi="Times New Roman" w:cs="Times New Roman"/>
          <w:sz w:val="24"/>
          <w:szCs w:val="24"/>
          <w:lang w:eastAsia="en-US"/>
        </w:rPr>
        <w:t>учебного</w:t>
      </w:r>
      <w:r w:rsidRPr="000B7B41">
        <w:rPr>
          <w:rFonts w:ascii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B7B41">
        <w:rPr>
          <w:rFonts w:ascii="Times New Roman" w:hAnsi="Times New Roman" w:cs="Times New Roman"/>
          <w:sz w:val="24"/>
          <w:szCs w:val="24"/>
          <w:lang w:eastAsia="en-US"/>
        </w:rPr>
        <w:t>предмета</w:t>
      </w:r>
    </w:p>
    <w:p w:rsidR="00297EAD" w:rsidRPr="000B7B41" w:rsidRDefault="00297EAD" w:rsidP="009C3B75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0B7B41">
        <w:rPr>
          <w:rFonts w:ascii="Times New Roman" w:hAnsi="Times New Roman" w:cs="Times New Roman"/>
          <w:sz w:val="24"/>
          <w:szCs w:val="24"/>
          <w:lang w:eastAsia="en-US"/>
        </w:rPr>
        <w:t>«Окружающий мир»</w:t>
      </w:r>
    </w:p>
    <w:p w:rsidR="00297EAD" w:rsidRPr="000B7B41" w:rsidRDefault="00297EAD" w:rsidP="009C3B75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97EAD" w:rsidRPr="000B7B41" w:rsidRDefault="00297EAD" w:rsidP="009C3B75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97EAD" w:rsidRPr="000B7B41" w:rsidRDefault="00297EAD" w:rsidP="009C3B75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spacing w:val="-58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для 2</w:t>
      </w:r>
      <w:r w:rsidRPr="000B7B41">
        <w:rPr>
          <w:rFonts w:ascii="Times New Roman" w:hAnsi="Times New Roman" w:cs="Times New Roman"/>
          <w:sz w:val="24"/>
          <w:szCs w:val="24"/>
          <w:lang w:eastAsia="en-US"/>
        </w:rPr>
        <w:t xml:space="preserve"> класса начального общего образования</w:t>
      </w:r>
      <w:r w:rsidRPr="000B7B41">
        <w:rPr>
          <w:rFonts w:ascii="Times New Roman" w:hAnsi="Times New Roman" w:cs="Times New Roman"/>
          <w:spacing w:val="-58"/>
          <w:sz w:val="24"/>
          <w:szCs w:val="24"/>
          <w:lang w:eastAsia="en-US"/>
        </w:rPr>
        <w:t xml:space="preserve"> </w:t>
      </w:r>
    </w:p>
    <w:p w:rsidR="00297EAD" w:rsidRPr="000B7B41" w:rsidRDefault="00297EAD" w:rsidP="009C3B75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spacing w:val="4"/>
          <w:sz w:val="24"/>
          <w:szCs w:val="24"/>
          <w:lang w:eastAsia="en-US"/>
        </w:rPr>
      </w:pPr>
      <w:r w:rsidRPr="000B7B41">
        <w:rPr>
          <w:rFonts w:ascii="Times New Roman" w:hAnsi="Times New Roman" w:cs="Times New Roman"/>
          <w:sz w:val="24"/>
          <w:szCs w:val="24"/>
          <w:lang w:eastAsia="en-US"/>
        </w:rPr>
        <w:t>на</w:t>
      </w:r>
      <w:r w:rsidRPr="000B7B41"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2024</w:t>
      </w:r>
      <w:r w:rsidRPr="000B7B41">
        <w:rPr>
          <w:rFonts w:ascii="Times New Roman" w:hAnsi="Times New Roman" w:cs="Times New Roman"/>
          <w:sz w:val="24"/>
          <w:szCs w:val="24"/>
          <w:lang w:eastAsia="en-US"/>
        </w:rPr>
        <w:t>-202</w:t>
      </w:r>
      <w:r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Pr="000B7B41">
        <w:rPr>
          <w:rFonts w:ascii="Times New Roman" w:hAnsi="Times New Roman" w:cs="Times New Roman"/>
          <w:spacing w:val="52"/>
          <w:sz w:val="24"/>
          <w:szCs w:val="24"/>
          <w:lang w:eastAsia="en-US"/>
        </w:rPr>
        <w:t xml:space="preserve"> </w:t>
      </w:r>
      <w:r w:rsidRPr="000B7B41">
        <w:rPr>
          <w:rFonts w:ascii="Times New Roman" w:hAnsi="Times New Roman" w:cs="Times New Roman"/>
          <w:sz w:val="24"/>
          <w:szCs w:val="24"/>
          <w:lang w:eastAsia="en-US"/>
        </w:rPr>
        <w:t>учебный год</w:t>
      </w:r>
    </w:p>
    <w:p w:rsidR="00297EAD" w:rsidRPr="000B7B41" w:rsidRDefault="00297EAD" w:rsidP="009C3B75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97EAD" w:rsidRPr="000B7B41" w:rsidRDefault="00297EAD" w:rsidP="009C3B75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97EAD" w:rsidRPr="000B7B41" w:rsidRDefault="00297EAD" w:rsidP="009C3B75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97EAD" w:rsidRPr="000B7B41" w:rsidRDefault="00297EAD" w:rsidP="009C3B75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97EAD" w:rsidRPr="000B7B41" w:rsidRDefault="00297EAD" w:rsidP="009C3B75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97EAD" w:rsidRPr="000B7B41" w:rsidRDefault="00297EAD" w:rsidP="009C3B75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97EAD" w:rsidRPr="000B7B41" w:rsidRDefault="00297EAD" w:rsidP="009C3B75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97EAD" w:rsidRDefault="00297EAD" w:rsidP="009C3B75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97EAD" w:rsidRPr="000B7B41" w:rsidRDefault="00297EAD" w:rsidP="009C3B75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97EAD" w:rsidRPr="000B7B41" w:rsidRDefault="00297EAD" w:rsidP="009C3B75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97EAD" w:rsidRPr="000B7B41" w:rsidRDefault="00297EAD" w:rsidP="009C3B75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0B7B41">
        <w:rPr>
          <w:rFonts w:ascii="Times New Roman" w:hAnsi="Times New Roman" w:cs="Times New Roman"/>
          <w:sz w:val="24"/>
          <w:szCs w:val="24"/>
          <w:lang w:eastAsia="en-US"/>
        </w:rPr>
        <w:t>Составитель:</w:t>
      </w:r>
      <w:r w:rsidRPr="000B7B41">
        <w:rPr>
          <w:rFonts w:ascii="Times New Roman" w:hAnsi="Times New Roman" w:cs="Times New Roman"/>
          <w:spacing w:val="-11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Кузнецова Елена Алексеевна</w:t>
      </w:r>
      <w:r w:rsidRPr="000B7B41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297EAD" w:rsidRPr="000B7B41" w:rsidRDefault="00297EAD" w:rsidP="009C3B75">
      <w:pPr>
        <w:widowControl w:val="0"/>
        <w:tabs>
          <w:tab w:val="center" w:pos="5078"/>
          <w:tab w:val="right" w:pos="9873"/>
        </w:tabs>
        <w:suppressAutoHyphens/>
        <w:spacing w:line="240" w:lineRule="auto"/>
        <w:jc w:val="right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  <w:r w:rsidRPr="000B7B41"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 xml:space="preserve">         </w:t>
      </w:r>
      <w:r w:rsidRPr="000B7B41">
        <w:rPr>
          <w:rFonts w:ascii="Times New Roman" w:hAnsi="Times New Roman" w:cs="Times New Roman"/>
          <w:sz w:val="24"/>
          <w:szCs w:val="24"/>
          <w:lang w:eastAsia="en-US"/>
        </w:rPr>
        <w:t>учитель</w:t>
      </w:r>
      <w:r w:rsidRPr="000B7B41">
        <w:rPr>
          <w:rFonts w:ascii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0B7B41">
        <w:rPr>
          <w:rFonts w:ascii="Times New Roman" w:hAnsi="Times New Roman" w:cs="Times New Roman"/>
          <w:sz w:val="24"/>
          <w:szCs w:val="24"/>
          <w:lang w:eastAsia="en-US"/>
        </w:rPr>
        <w:t>начальных</w:t>
      </w:r>
      <w:r w:rsidRPr="000B7B41">
        <w:rPr>
          <w:rFonts w:ascii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0B7B41">
        <w:rPr>
          <w:rFonts w:ascii="Times New Roman" w:hAnsi="Times New Roman" w:cs="Times New Roman"/>
          <w:sz w:val="24"/>
          <w:szCs w:val="24"/>
          <w:lang w:eastAsia="en-US"/>
        </w:rPr>
        <w:t>классов</w:t>
      </w:r>
    </w:p>
    <w:p w:rsidR="00297EAD" w:rsidRPr="000B7B41" w:rsidRDefault="00297EAD" w:rsidP="009C3B75">
      <w:pPr>
        <w:widowControl w:val="0"/>
        <w:tabs>
          <w:tab w:val="center" w:pos="5078"/>
          <w:tab w:val="right" w:pos="9873"/>
        </w:tabs>
        <w:suppressAutoHyphens/>
        <w:spacing w:line="240" w:lineRule="auto"/>
        <w:jc w:val="right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  <w:r w:rsidRPr="000B7B41"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 xml:space="preserve">                                                         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 xml:space="preserve">                                         первой</w:t>
      </w:r>
      <w:r w:rsidRPr="000B7B41"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 xml:space="preserve"> квалификационной категории</w:t>
      </w:r>
      <w:r w:rsidRPr="000B7B41"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ab/>
      </w: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297EAD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297EAD" w:rsidRPr="000B7B41" w:rsidRDefault="00297EAD" w:rsidP="009C3B7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297EAD" w:rsidRPr="000B7B41" w:rsidRDefault="00297EAD" w:rsidP="009C3B7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  <w:r w:rsidRPr="000B7B41"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п. Аргат-Юл</w:t>
      </w:r>
    </w:p>
    <w:p w:rsidR="00297EAD" w:rsidRPr="009C3B75" w:rsidRDefault="00297EAD" w:rsidP="009C3B7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</w:pPr>
      <w:smartTag w:uri="urn:schemas-microsoft-com:office:smarttags" w:element="metricconverter">
        <w:smartTagPr>
          <w:attr w:name="ProductID" w:val="2024 г"/>
        </w:smartTagPr>
        <w:r>
          <w:rPr>
            <w:rFonts w:ascii="Times New Roman" w:eastAsia="SimSun" w:hAnsi="Times New Roman" w:cs="Times New Roman"/>
            <w:kern w:val="2"/>
            <w:sz w:val="24"/>
            <w:szCs w:val="24"/>
            <w:lang w:eastAsia="zh-CN" w:bidi="hi-IN"/>
          </w:rPr>
          <w:t>2024</w:t>
        </w:r>
        <w:r w:rsidRPr="000B7B41">
          <w:rPr>
            <w:rFonts w:ascii="Times New Roman" w:eastAsia="SimSun" w:hAnsi="Times New Roman" w:cs="Times New Roman"/>
            <w:kern w:val="2"/>
            <w:sz w:val="24"/>
            <w:szCs w:val="24"/>
            <w:lang w:eastAsia="zh-CN" w:bidi="hi-IN"/>
          </w:rPr>
          <w:t xml:space="preserve"> г</w:t>
        </w:r>
      </w:smartTag>
      <w:r>
        <w:rPr>
          <w:rFonts w:ascii="Times New Roman" w:eastAsia="SimSun" w:hAnsi="Times New Roman" w:cs="Times New Roman"/>
          <w:kern w:val="2"/>
          <w:sz w:val="24"/>
          <w:szCs w:val="24"/>
          <w:lang w:eastAsia="zh-CN" w:bidi="hi-IN"/>
        </w:rPr>
        <w:t>.</w:t>
      </w:r>
    </w:p>
    <w:p w:rsidR="00297EAD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Pr="00032097" w:rsidRDefault="00297EAD" w:rsidP="009C3B75">
      <w:pPr>
        <w:widowControl w:val="0"/>
        <w:spacing w:line="240" w:lineRule="auto"/>
        <w:ind w:right="-12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297EAD" w:rsidRPr="00032097" w:rsidRDefault="00297EAD" w:rsidP="009C3B75">
      <w:pPr>
        <w:widowControl w:val="0"/>
        <w:spacing w:line="240" w:lineRule="auto"/>
        <w:ind w:right="-11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297EAD" w:rsidRPr="00032097" w:rsidRDefault="00297EAD" w:rsidP="009C3B75">
      <w:pPr>
        <w:widowControl w:val="0"/>
        <w:spacing w:before="3" w:line="240" w:lineRule="auto"/>
        <w:ind w:right="1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297EAD" w:rsidRPr="00032097" w:rsidRDefault="00297EAD" w:rsidP="009C3B75">
      <w:pPr>
        <w:widowControl w:val="0"/>
        <w:spacing w:line="240" w:lineRule="auto"/>
        <w:ind w:right="-7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97EAD" w:rsidRPr="00032097" w:rsidRDefault="00297EAD" w:rsidP="009C3B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97EAD" w:rsidRPr="00032097" w:rsidRDefault="00297EAD" w:rsidP="009C3B75">
      <w:pPr>
        <w:spacing w:after="2" w:line="240" w:lineRule="auto"/>
        <w:rPr>
          <w:rFonts w:ascii="Times New Roman" w:hAnsi="Times New Roman" w:cs="Times New Roman"/>
          <w:sz w:val="24"/>
          <w:szCs w:val="24"/>
        </w:rPr>
      </w:pPr>
    </w:p>
    <w:p w:rsidR="00297EAD" w:rsidRPr="00032097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297EAD" w:rsidRPr="00032097" w:rsidRDefault="00297EAD" w:rsidP="009C3B75">
      <w:pPr>
        <w:spacing w:after="109" w:line="240" w:lineRule="auto"/>
        <w:rPr>
          <w:rFonts w:ascii="Times New Roman" w:hAnsi="Times New Roman" w:cs="Times New Roman"/>
          <w:sz w:val="24"/>
          <w:szCs w:val="24"/>
        </w:rPr>
      </w:pPr>
    </w:p>
    <w:p w:rsidR="00297EAD" w:rsidRPr="00032097" w:rsidRDefault="00297EAD" w:rsidP="009C3B75">
      <w:pPr>
        <w:widowControl w:val="0"/>
        <w:tabs>
          <w:tab w:val="left" w:pos="6992"/>
        </w:tabs>
        <w:spacing w:line="240" w:lineRule="auto"/>
        <w:ind w:right="-6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окружающему миру на уровне начального общего образования составлена на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основе требований к результатам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освоения ООП НОО, представленных в ФГОС НОО и федеральной рабочей программы воспитания.</w:t>
      </w:r>
    </w:p>
    <w:p w:rsidR="00297EAD" w:rsidRPr="002B5FA6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297EAD" w:rsidRPr="00032097" w:rsidRDefault="00297EAD" w:rsidP="00D62464">
      <w:pPr>
        <w:widowControl w:val="0"/>
        <w:tabs>
          <w:tab w:val="left" w:pos="1578"/>
          <w:tab w:val="left" w:pos="3196"/>
          <w:tab w:val="left" w:pos="4614"/>
          <w:tab w:val="left" w:pos="7500"/>
        </w:tabs>
        <w:spacing w:before="1" w:line="240" w:lineRule="auto"/>
        <w:ind w:left="180" w:right="-5" w:hanging="180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– формирование целостного взгляда на мир, осознание места в нём человека на основе целостного взгляда на окружающий 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 (природную и социальную среду обитания); освоение естественнонаучных,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обществоведческих, нравственно-этических понятий, представленных в содержании программы по окружающему миру;</w:t>
      </w:r>
    </w:p>
    <w:p w:rsidR="00297EAD" w:rsidRPr="00032097" w:rsidRDefault="00297EAD" w:rsidP="00D62464">
      <w:pPr>
        <w:widowControl w:val="0"/>
        <w:spacing w:line="240" w:lineRule="auto"/>
        <w:ind w:left="180" w:right="-48" w:hanging="180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– формирование ценности здоровья человека, его сохранения и укрепления, приверженности здоровому образу жизни;</w:t>
      </w:r>
    </w:p>
    <w:p w:rsidR="00297EAD" w:rsidRDefault="00297EAD" w:rsidP="00D62464">
      <w:pPr>
        <w:widowControl w:val="0"/>
        <w:spacing w:line="240" w:lineRule="auto"/>
        <w:ind w:left="180" w:right="26" w:hanging="180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– развитие умений и навыков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применять полученные знания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 xml:space="preserve">реальной учебной и жизненной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97EAD" w:rsidRDefault="00297EAD" w:rsidP="00D62464">
      <w:pPr>
        <w:widowControl w:val="0"/>
        <w:tabs>
          <w:tab w:val="left" w:pos="1037"/>
          <w:tab w:val="left" w:pos="2642"/>
          <w:tab w:val="left" w:pos="4562"/>
          <w:tab w:val="left" w:pos="5044"/>
          <w:tab w:val="left" w:pos="5713"/>
        </w:tabs>
        <w:spacing w:line="240" w:lineRule="auto"/>
        <w:ind w:left="180" w:right="-69" w:hanging="1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 xml:space="preserve">практике, связанной </w:t>
      </w:r>
      <w:r>
        <w:rPr>
          <w:rFonts w:ascii="Times New Roman" w:hAnsi="Times New Roman" w:cs="Times New Roman"/>
          <w:color w:val="000000"/>
          <w:sz w:val="24"/>
          <w:szCs w:val="24"/>
        </w:rPr>
        <w:t>как с поисково-исследовательской</w:t>
      </w:r>
      <w:r w:rsidRPr="002B5F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деятельностью (наблюдения, опыты, трудовая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деятельность)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так и с творческим использованием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приобретённых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знаний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речевой,</w:t>
      </w:r>
      <w:r w:rsidRPr="002B5F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изобразительной, художественной деятельности;</w:t>
      </w:r>
    </w:p>
    <w:p w:rsidR="00297EAD" w:rsidRDefault="00297EAD" w:rsidP="00D62464">
      <w:pPr>
        <w:widowControl w:val="0"/>
        <w:tabs>
          <w:tab w:val="left" w:pos="1037"/>
          <w:tab w:val="left" w:pos="2642"/>
          <w:tab w:val="left" w:pos="4562"/>
          <w:tab w:val="left" w:pos="5044"/>
          <w:tab w:val="left" w:pos="5713"/>
        </w:tabs>
        <w:spacing w:line="240" w:lineRule="auto"/>
        <w:ind w:left="180" w:right="-69" w:hanging="1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– духовно-нравственное развитие и воспитание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r w:rsidRPr="00B145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гражданина</w:t>
      </w:r>
      <w:r w:rsidRPr="00B145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Российской Федерации, понимание своей принадлежности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 Российскому государству, определённому этносу;</w:t>
      </w:r>
    </w:p>
    <w:p w:rsidR="00297EAD" w:rsidRPr="00032097" w:rsidRDefault="00297EAD" w:rsidP="00D62464">
      <w:pPr>
        <w:widowControl w:val="0"/>
        <w:spacing w:before="8" w:line="240" w:lineRule="auto"/>
        <w:ind w:left="180" w:right="-41" w:hanging="180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– проявление уважения к истории, культуре, традициям народов Российской Федерации;</w:t>
      </w:r>
    </w:p>
    <w:p w:rsidR="00297EAD" w:rsidRPr="00032097" w:rsidRDefault="00297EAD" w:rsidP="00D62464">
      <w:pPr>
        <w:widowControl w:val="0"/>
        <w:spacing w:line="240" w:lineRule="auto"/>
        <w:ind w:left="180" w:right="1" w:hanging="180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– освоение обучающимися мирового культурного опыта по созданию общечеловеческих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ценностей, законов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и правил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построения взаимоотношений в социуме;</w:t>
      </w:r>
    </w:p>
    <w:p w:rsidR="00297EAD" w:rsidRPr="00032097" w:rsidRDefault="00297EAD" w:rsidP="00D62464">
      <w:pPr>
        <w:widowControl w:val="0"/>
        <w:spacing w:line="240" w:lineRule="auto"/>
        <w:ind w:left="180" w:right="-7" w:hanging="180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– обогащение духовного опыта обучающихся, развитие способности ребёнка /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297EAD" w:rsidRDefault="00297EAD" w:rsidP="00D62464">
      <w:pPr>
        <w:widowControl w:val="0"/>
        <w:tabs>
          <w:tab w:val="left" w:pos="2339"/>
          <w:tab w:val="left" w:pos="3634"/>
          <w:tab w:val="left" w:pos="5684"/>
          <w:tab w:val="left" w:pos="7367"/>
          <w:tab w:val="left" w:pos="8792"/>
        </w:tabs>
        <w:spacing w:line="240" w:lineRule="auto"/>
        <w:ind w:left="180" w:right="-2" w:hanging="1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– становление навыков повседневного проявления культуры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общения, гуманного отношения к людям, уважительного отношения к их взглядам, мнению и индивидуальности.</w:t>
      </w:r>
    </w:p>
    <w:p w:rsidR="00297EAD" w:rsidRPr="00032097" w:rsidRDefault="00297EAD" w:rsidP="009C3B75">
      <w:pPr>
        <w:widowControl w:val="0"/>
        <w:spacing w:line="240" w:lineRule="auto"/>
        <w:ind w:right="-5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297EAD" w:rsidRDefault="00297EAD" w:rsidP="009C3B75">
      <w:pPr>
        <w:widowControl w:val="0"/>
        <w:spacing w:line="240" w:lineRule="auto"/>
        <w:ind w:right="-45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Отбор содержания программы по окружающему миру осуществлён 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основе следующих ведущих идей:</w:t>
      </w:r>
    </w:p>
    <w:p w:rsidR="00297EAD" w:rsidRPr="00032097" w:rsidRDefault="00297EAD" w:rsidP="009C3B75">
      <w:pPr>
        <w:widowControl w:val="0"/>
        <w:spacing w:line="240" w:lineRule="auto"/>
        <w:ind w:left="282"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– раскрытие роли человека в природе и обществе;</w:t>
      </w:r>
    </w:p>
    <w:p w:rsidR="00297EAD" w:rsidRPr="00032097" w:rsidRDefault="00297EAD" w:rsidP="009C3B75">
      <w:pPr>
        <w:widowControl w:val="0"/>
        <w:spacing w:before="18" w:line="240" w:lineRule="auto"/>
        <w:ind w:left="570" w:right="-4" w:hanging="288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– 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297EAD" w:rsidRDefault="00297EAD" w:rsidP="009C3B75">
      <w:pPr>
        <w:widowControl w:val="0"/>
        <w:spacing w:line="240" w:lineRule="auto"/>
        <w:ind w:right="-62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исло часов, рекомендованных для изучени</w:t>
      </w:r>
      <w:r>
        <w:rPr>
          <w:rFonts w:ascii="Times New Roman" w:hAnsi="Times New Roman" w:cs="Times New Roman"/>
          <w:color w:val="000000"/>
          <w:sz w:val="24"/>
          <w:szCs w:val="24"/>
        </w:rPr>
        <w:t>я окружающего мира во 2 классе – 68 часов (2 часа в неделю).</w:t>
      </w:r>
    </w:p>
    <w:p w:rsidR="00297EAD" w:rsidRPr="00032097" w:rsidRDefault="00297EAD" w:rsidP="009C3B75">
      <w:pPr>
        <w:widowControl w:val="0"/>
        <w:spacing w:line="240" w:lineRule="auto"/>
        <w:ind w:right="-62" w:firstLine="569"/>
        <w:rPr>
          <w:rFonts w:ascii="Times New Roman" w:hAnsi="Times New Roman" w:cs="Times New Roman"/>
          <w:color w:val="000000"/>
          <w:sz w:val="24"/>
          <w:szCs w:val="24"/>
        </w:rPr>
      </w:pPr>
    </w:p>
    <w:p w:rsidR="00297EAD" w:rsidRPr="00032097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ОБУЧЕНИЯ</w:t>
      </w:r>
    </w:p>
    <w:p w:rsidR="00297EAD" w:rsidRPr="00032097" w:rsidRDefault="00297EAD" w:rsidP="009C3B75">
      <w:pPr>
        <w:widowControl w:val="0"/>
        <w:tabs>
          <w:tab w:val="left" w:pos="2339"/>
          <w:tab w:val="left" w:pos="3634"/>
          <w:tab w:val="left" w:pos="5684"/>
          <w:tab w:val="left" w:pos="7367"/>
          <w:tab w:val="left" w:pos="8792"/>
        </w:tabs>
        <w:spacing w:line="240" w:lineRule="auto"/>
        <w:ind w:left="570" w:right="-2" w:hanging="288"/>
        <w:rPr>
          <w:rFonts w:ascii="Times New Roman" w:hAnsi="Times New Roman" w:cs="Times New Roman"/>
          <w:color w:val="000000"/>
          <w:sz w:val="24"/>
          <w:szCs w:val="24"/>
        </w:rPr>
      </w:pPr>
    </w:p>
    <w:p w:rsidR="00297EAD" w:rsidRPr="00032097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2 КЛАСС</w:t>
      </w:r>
    </w:p>
    <w:p w:rsidR="00297EAD" w:rsidRPr="00032097" w:rsidRDefault="00297EAD" w:rsidP="009C3B75">
      <w:pPr>
        <w:widowControl w:val="0"/>
        <w:spacing w:before="24" w:line="240" w:lineRule="auto"/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Человек и общество</w:t>
      </w:r>
    </w:p>
    <w:p w:rsidR="00297EAD" w:rsidRPr="00032097" w:rsidRDefault="00297EAD" w:rsidP="009C3B75">
      <w:pPr>
        <w:widowControl w:val="0"/>
        <w:tabs>
          <w:tab w:val="left" w:pos="1274"/>
          <w:tab w:val="left" w:pos="2477"/>
          <w:tab w:val="left" w:pos="4966"/>
          <w:tab w:val="left" w:pos="6354"/>
          <w:tab w:val="left" w:pos="7707"/>
          <w:tab w:val="left" w:pos="9045"/>
        </w:tabs>
        <w:spacing w:before="24" w:line="240" w:lineRule="auto"/>
        <w:ind w:right="-12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Наша Родина ‒ Россия, Российская Федерация. Россия и её столица на карте. Государственные символы России. Москва – столица России. С</w:t>
      </w:r>
      <w:r>
        <w:rPr>
          <w:rFonts w:ascii="Times New Roman" w:hAnsi="Times New Roman" w:cs="Times New Roman"/>
          <w:color w:val="000000"/>
          <w:sz w:val="24"/>
          <w:szCs w:val="24"/>
        </w:rPr>
        <w:t>вятыни Москвы – святыни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России: Кремль, Красная площадь,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Большой театр и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297EAD" w:rsidRPr="00032097" w:rsidRDefault="00297EAD" w:rsidP="009C3B75">
      <w:pPr>
        <w:widowControl w:val="0"/>
        <w:spacing w:line="240" w:lineRule="auto"/>
        <w:ind w:right="-2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297EAD" w:rsidRPr="00032097" w:rsidRDefault="00297EAD" w:rsidP="009C3B75">
      <w:pPr>
        <w:widowControl w:val="0"/>
        <w:spacing w:line="240" w:lineRule="auto"/>
        <w:ind w:right="-45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Семья. Семейные ценности и традиции. Родословная. Составление схемы родословного древа, истории семьи.</w:t>
      </w:r>
    </w:p>
    <w:p w:rsidR="00297EAD" w:rsidRPr="00032097" w:rsidRDefault="00297EAD" w:rsidP="009C3B75">
      <w:pPr>
        <w:widowControl w:val="0"/>
        <w:tabs>
          <w:tab w:val="left" w:pos="1872"/>
          <w:tab w:val="left" w:pos="3656"/>
          <w:tab w:val="left" w:pos="5194"/>
          <w:tab w:val="left" w:pos="5626"/>
          <w:tab w:val="left" w:pos="7669"/>
          <w:tab w:val="left" w:pos="8841"/>
        </w:tabs>
        <w:spacing w:before="2" w:line="240" w:lineRule="auto"/>
        <w:ind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Правила культурного поведения в общественных местах.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297EAD" w:rsidRPr="00032097" w:rsidRDefault="00297EAD" w:rsidP="009C3B75">
      <w:pPr>
        <w:widowControl w:val="0"/>
        <w:spacing w:before="115" w:line="240" w:lineRule="auto"/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Человек и природа</w:t>
      </w:r>
    </w:p>
    <w:p w:rsidR="00297EAD" w:rsidRPr="00032097" w:rsidRDefault="00297EAD" w:rsidP="009C3B75">
      <w:pPr>
        <w:widowControl w:val="0"/>
        <w:spacing w:before="31" w:line="240" w:lineRule="auto"/>
        <w:ind w:left="570"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Методы познания природы: наблюдения, опыты, измерения.</w:t>
      </w:r>
    </w:p>
    <w:p w:rsidR="00297EAD" w:rsidRPr="00032097" w:rsidRDefault="00297EAD" w:rsidP="009C3B75">
      <w:pPr>
        <w:widowControl w:val="0"/>
        <w:spacing w:before="24" w:line="240" w:lineRule="auto"/>
        <w:ind w:right="-17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Звёзды и созвездия, наблюдения звёздного неба. Планеты. Чем Земля отличается от других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297EAD" w:rsidRPr="00032097" w:rsidRDefault="00297EAD" w:rsidP="009C3B75">
      <w:pPr>
        <w:widowControl w:val="0"/>
        <w:spacing w:line="240" w:lineRule="auto"/>
        <w:ind w:left="-60" w:right="18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</w:t>
      </w:r>
    </w:p>
    <w:p w:rsidR="00297EAD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Годовой ход изменений в жизни животных.</w:t>
      </w:r>
    </w:p>
    <w:p w:rsidR="00297EAD" w:rsidRPr="00032097" w:rsidRDefault="00297EAD" w:rsidP="009C3B75">
      <w:pPr>
        <w:widowControl w:val="0"/>
        <w:spacing w:line="240" w:lineRule="auto"/>
        <w:ind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297EAD" w:rsidRPr="00032097" w:rsidRDefault="00297EAD" w:rsidP="009C3B75">
      <w:pPr>
        <w:widowControl w:val="0"/>
        <w:spacing w:before="112" w:line="240" w:lineRule="auto"/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Правила безопасной жизнедеятельности</w:t>
      </w:r>
    </w:p>
    <w:p w:rsidR="00297EAD" w:rsidRPr="00032097" w:rsidRDefault="00297EAD" w:rsidP="009C3B75">
      <w:pPr>
        <w:widowControl w:val="0"/>
        <w:spacing w:before="38" w:line="240" w:lineRule="auto"/>
        <w:ind w:right="-6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297EAD" w:rsidRPr="00032097" w:rsidRDefault="00297EAD" w:rsidP="009C3B75">
      <w:pPr>
        <w:widowControl w:val="0"/>
        <w:spacing w:line="240" w:lineRule="auto"/>
        <w:ind w:right="-45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297EAD" w:rsidRPr="00032097" w:rsidRDefault="00297EAD" w:rsidP="009C3B75">
      <w:pPr>
        <w:widowControl w:val="0"/>
        <w:spacing w:line="240" w:lineRule="auto"/>
        <w:ind w:right="2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297EAD" w:rsidRPr="00032097" w:rsidRDefault="00297EAD" w:rsidP="009C3B75">
      <w:pPr>
        <w:widowControl w:val="0"/>
        <w:tabs>
          <w:tab w:val="left" w:pos="2194"/>
          <w:tab w:val="left" w:pos="2669"/>
          <w:tab w:val="left" w:pos="3677"/>
          <w:tab w:val="left" w:pos="4136"/>
          <w:tab w:val="left" w:pos="4691"/>
          <w:tab w:val="left" w:pos="5187"/>
          <w:tab w:val="left" w:pos="6957"/>
          <w:tab w:val="left" w:pos="8358"/>
          <w:tab w:val="left" w:pos="8833"/>
          <w:tab w:val="left" w:pos="9411"/>
        </w:tabs>
        <w:spacing w:before="4" w:line="240" w:lineRule="auto"/>
        <w:ind w:right="-10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Правила поведения при пользовании компьютером. Безопас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ность в Интернете (коммуникация в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мессендже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рах и социальных группах) в условиях контролируемого доступа в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инф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ормационно-телекоммуникационную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сеть «Интернет».</w:t>
      </w:r>
    </w:p>
    <w:p w:rsidR="00297EAD" w:rsidRDefault="00297EAD" w:rsidP="00BC62A1">
      <w:pPr>
        <w:widowControl w:val="0"/>
        <w:spacing w:line="240" w:lineRule="auto"/>
        <w:ind w:right="4430"/>
        <w:rPr>
          <w:rFonts w:ascii="Times New Roman" w:hAnsi="Times New Roman" w:cs="Times New Roman"/>
          <w:color w:val="000000"/>
          <w:sz w:val="24"/>
          <w:szCs w:val="24"/>
        </w:rPr>
      </w:pPr>
    </w:p>
    <w:p w:rsidR="00297EAD" w:rsidRDefault="00297EAD" w:rsidP="009C3B7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97EAD" w:rsidRDefault="00297EAD" w:rsidP="009C3B7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97EAD" w:rsidRPr="00BC0E4B" w:rsidRDefault="00297EAD" w:rsidP="009C3B7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BC0E4B">
        <w:rPr>
          <w:rFonts w:ascii="Times New Roman" w:hAnsi="Times New Roman" w:cs="Times New Roman"/>
          <w:sz w:val="24"/>
          <w:szCs w:val="24"/>
          <w:lang w:eastAsia="en-US"/>
        </w:rPr>
        <w:t>УНИВЕРСАЛЬНЫЕ УЧЕБНЫЕ ДЕЙСТВИЯ</w:t>
      </w:r>
    </w:p>
    <w:p w:rsidR="00297EAD" w:rsidRPr="00BC0E4B" w:rsidRDefault="00297EAD" w:rsidP="009C3B7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BC0E4B">
        <w:rPr>
          <w:rFonts w:ascii="Times New Roman" w:hAnsi="Times New Roman" w:cs="Times New Roman"/>
          <w:sz w:val="24"/>
          <w:szCs w:val="24"/>
          <w:lang w:eastAsia="en-US"/>
        </w:rPr>
        <w:t>(ПРОПЕДЕВТИЧЕСКИЙ УРОВЕНЬ)</w:t>
      </w:r>
    </w:p>
    <w:p w:rsidR="00297EAD" w:rsidRDefault="00297EAD" w:rsidP="009C3B75">
      <w:pPr>
        <w:widowControl w:val="0"/>
        <w:tabs>
          <w:tab w:val="left" w:pos="612"/>
          <w:tab w:val="left" w:pos="1994"/>
          <w:tab w:val="left" w:pos="3173"/>
          <w:tab w:val="left" w:pos="3951"/>
          <w:tab w:val="left" w:pos="4331"/>
          <w:tab w:val="left" w:pos="4829"/>
          <w:tab w:val="left" w:pos="5390"/>
          <w:tab w:val="left" w:pos="5821"/>
          <w:tab w:val="left" w:pos="6872"/>
          <w:tab w:val="left" w:pos="7392"/>
          <w:tab w:val="left" w:pos="8754"/>
        </w:tabs>
        <w:spacing w:line="240" w:lineRule="auto"/>
        <w:ind w:right="-64" w:firstLine="569"/>
        <w:rPr>
          <w:rFonts w:ascii="Times New Roman" w:hAnsi="Times New Roman" w:cs="Times New Roman"/>
          <w:color w:val="000000"/>
          <w:sz w:val="24"/>
          <w:szCs w:val="24"/>
        </w:rPr>
      </w:pPr>
    </w:p>
    <w:p w:rsidR="00297EAD" w:rsidRDefault="00297EAD" w:rsidP="009C3B75">
      <w:pPr>
        <w:widowControl w:val="0"/>
        <w:tabs>
          <w:tab w:val="left" w:pos="612"/>
          <w:tab w:val="left" w:pos="1994"/>
          <w:tab w:val="left" w:pos="3173"/>
          <w:tab w:val="left" w:pos="3951"/>
          <w:tab w:val="left" w:pos="4331"/>
          <w:tab w:val="left" w:pos="4829"/>
          <w:tab w:val="left" w:pos="5390"/>
          <w:tab w:val="left" w:pos="5821"/>
          <w:tab w:val="left" w:pos="6872"/>
          <w:tab w:val="left" w:pos="7392"/>
          <w:tab w:val="left" w:pos="8754"/>
        </w:tabs>
        <w:spacing w:line="240" w:lineRule="auto"/>
        <w:ind w:right="-64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окружающего мира </w:t>
      </w:r>
      <w:r w:rsidRPr="0047036E">
        <w:rPr>
          <w:rFonts w:ascii="Times New Roman" w:hAnsi="Times New Roman" w:cs="Times New Roman"/>
          <w:b/>
          <w:color w:val="000000"/>
          <w:sz w:val="24"/>
          <w:szCs w:val="24"/>
        </w:rPr>
        <w:t>во</w:t>
      </w:r>
      <w:r w:rsidRPr="0047036E">
        <w:rPr>
          <w:rFonts w:ascii="Times New Roman" w:hAnsi="Times New Roman" w:cs="Times New Roman"/>
          <w:b/>
          <w:color w:val="000000"/>
          <w:sz w:val="24"/>
          <w:szCs w:val="24"/>
        </w:rPr>
        <w:tab/>
        <w:t>2 классе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способствует освоению на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пропедевтичес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ком уровне ряда универсальных учебных действий: познавательных универсальных учебных       действий,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коммуникативных универсальных учебных действий, регулятивных универсальных учебных действий, совместной деятельности.</w:t>
      </w:r>
    </w:p>
    <w:p w:rsidR="00297EAD" w:rsidRPr="00BC0E4B" w:rsidRDefault="00297EAD" w:rsidP="009C3B75">
      <w:pPr>
        <w:widowControl w:val="0"/>
        <w:tabs>
          <w:tab w:val="left" w:pos="612"/>
          <w:tab w:val="left" w:pos="1994"/>
          <w:tab w:val="left" w:pos="3173"/>
          <w:tab w:val="left" w:pos="3951"/>
          <w:tab w:val="left" w:pos="4331"/>
          <w:tab w:val="left" w:pos="4829"/>
          <w:tab w:val="left" w:pos="5390"/>
          <w:tab w:val="left" w:pos="5821"/>
          <w:tab w:val="left" w:pos="6872"/>
          <w:tab w:val="left" w:pos="7392"/>
          <w:tab w:val="left" w:pos="8754"/>
        </w:tabs>
        <w:spacing w:line="240" w:lineRule="auto"/>
        <w:ind w:right="-64" w:firstLine="569"/>
        <w:rPr>
          <w:rFonts w:ascii="Times New Roman" w:hAnsi="Times New Roman" w:cs="Times New Roman"/>
          <w:color w:val="000000"/>
          <w:sz w:val="24"/>
          <w:szCs w:val="24"/>
        </w:rPr>
      </w:pPr>
    </w:p>
    <w:p w:rsidR="00297EAD" w:rsidRDefault="00297EAD" w:rsidP="009C3B75">
      <w:pPr>
        <w:widowControl w:val="0"/>
        <w:spacing w:line="240" w:lineRule="auto"/>
        <w:ind w:right="240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Познавательные универсальные учебные действия </w:t>
      </w:r>
    </w:p>
    <w:p w:rsidR="00297EAD" w:rsidRPr="00032097" w:rsidRDefault="00297EAD" w:rsidP="009C3B75">
      <w:pPr>
        <w:widowControl w:val="0"/>
        <w:spacing w:line="240" w:lineRule="auto"/>
        <w:ind w:right="240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логические действия:</w:t>
      </w:r>
    </w:p>
    <w:p w:rsidR="00297EAD" w:rsidRPr="00032097" w:rsidRDefault="00297EAD" w:rsidP="009C3B75">
      <w:pPr>
        <w:widowControl w:val="0"/>
        <w:spacing w:line="240" w:lineRule="auto"/>
        <w:ind w:right="-40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ориентироваться в методах познания природы (наблюдение, опыт, сравнение, измерение);</w:t>
      </w:r>
    </w:p>
    <w:p w:rsidR="00297EAD" w:rsidRPr="00032097" w:rsidRDefault="00297EAD" w:rsidP="009C3B75">
      <w:pPr>
        <w:widowControl w:val="0"/>
        <w:spacing w:line="240" w:lineRule="auto"/>
        <w:ind w:right="-51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определять на основе наблюдения состояние вещества (жидкое, твёрдое, газообразное);</w:t>
      </w:r>
    </w:p>
    <w:p w:rsidR="00297EAD" w:rsidRPr="00032097" w:rsidRDefault="00297EAD" w:rsidP="009C3B75">
      <w:pPr>
        <w:widowControl w:val="0"/>
        <w:spacing w:line="240" w:lineRule="auto"/>
        <w:ind w:left="570"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различать символы Российской Федерации;</w:t>
      </w:r>
    </w:p>
    <w:p w:rsidR="00297EAD" w:rsidRPr="00032097" w:rsidRDefault="00297EAD" w:rsidP="009C3B75">
      <w:pPr>
        <w:widowControl w:val="0"/>
        <w:spacing w:before="21" w:line="240" w:lineRule="auto"/>
        <w:ind w:right="-55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различать деревья, кустарники, травы; приводить примеры (в пределах изученного);</w:t>
      </w:r>
    </w:p>
    <w:p w:rsidR="00297EAD" w:rsidRPr="00032097" w:rsidRDefault="00297EAD" w:rsidP="009C3B75">
      <w:pPr>
        <w:widowControl w:val="0"/>
        <w:spacing w:before="8" w:line="240" w:lineRule="auto"/>
        <w:ind w:right="-51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группировать растения: дикорастущие и культурные; лекарственные и ядовитые (в пределах изученного);</w:t>
      </w:r>
    </w:p>
    <w:p w:rsidR="00297EAD" w:rsidRDefault="00297EAD" w:rsidP="009C3B75">
      <w:pPr>
        <w:widowControl w:val="0"/>
        <w:spacing w:line="240" w:lineRule="auto"/>
        <w:ind w:left="570"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различать прошлое, настоящее, будущее.</w:t>
      </w:r>
    </w:p>
    <w:p w:rsidR="00297EAD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</w:p>
    <w:p w:rsidR="00297EAD" w:rsidRPr="00032097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 с информацией:</w:t>
      </w:r>
    </w:p>
    <w:p w:rsidR="00297EAD" w:rsidRPr="00032097" w:rsidRDefault="00297EAD" w:rsidP="009C3B75">
      <w:pPr>
        <w:widowControl w:val="0"/>
        <w:tabs>
          <w:tab w:val="left" w:pos="2174"/>
          <w:tab w:val="left" w:pos="4246"/>
          <w:tab w:val="left" w:pos="6642"/>
          <w:tab w:val="left" w:pos="7204"/>
          <w:tab w:val="left" w:pos="8473"/>
        </w:tabs>
        <w:spacing w:before="17" w:line="240" w:lineRule="auto"/>
        <w:ind w:right="-62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различать информацию, представленную в тексте,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графически, аудиовизуально;</w:t>
      </w:r>
    </w:p>
    <w:p w:rsidR="00297EAD" w:rsidRPr="00032097" w:rsidRDefault="00297EAD" w:rsidP="009C3B75">
      <w:pPr>
        <w:widowControl w:val="0"/>
        <w:spacing w:before="7" w:line="240" w:lineRule="auto"/>
        <w:ind w:left="570"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читать информацию, представленную в схеме, таблице;</w:t>
      </w:r>
    </w:p>
    <w:p w:rsidR="00297EAD" w:rsidRDefault="00297EAD" w:rsidP="009C3B75">
      <w:pPr>
        <w:widowControl w:val="0"/>
        <w:spacing w:before="10" w:line="240" w:lineRule="auto"/>
        <w:ind w:left="570" w:right="-4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используя текстовую информацию, заполнять таблицы; дополнять схемы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297EAD" w:rsidRPr="00032097" w:rsidRDefault="00297EAD" w:rsidP="009C3B75">
      <w:pPr>
        <w:widowControl w:val="0"/>
        <w:spacing w:before="10" w:line="240" w:lineRule="auto"/>
        <w:ind w:left="570" w:right="-4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соотносить пример (рисунок, предложенную ситуацию) со временем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протекания.</w:t>
      </w:r>
    </w:p>
    <w:p w:rsidR="00297EAD" w:rsidRPr="00032097" w:rsidRDefault="00297EAD" w:rsidP="009C3B75">
      <w:pPr>
        <w:spacing w:after="3" w:line="240" w:lineRule="auto"/>
        <w:rPr>
          <w:rFonts w:ascii="Times New Roman" w:hAnsi="Times New Roman" w:cs="Times New Roman"/>
          <w:sz w:val="24"/>
          <w:szCs w:val="24"/>
        </w:rPr>
      </w:pPr>
    </w:p>
    <w:p w:rsidR="00297EAD" w:rsidRPr="00032097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Коммуникативные универсальные учебные действия</w:t>
      </w:r>
    </w:p>
    <w:p w:rsidR="00297EAD" w:rsidRPr="00032097" w:rsidRDefault="00297EAD" w:rsidP="009C3B75">
      <w:pPr>
        <w:widowControl w:val="0"/>
        <w:tabs>
          <w:tab w:val="left" w:pos="2865"/>
          <w:tab w:val="left" w:pos="3282"/>
          <w:tab w:val="left" w:pos="4699"/>
          <w:tab w:val="left" w:pos="6354"/>
          <w:tab w:val="left" w:pos="7980"/>
          <w:tab w:val="left" w:pos="8555"/>
          <w:tab w:val="left" w:pos="8965"/>
        </w:tabs>
        <w:spacing w:before="10" w:line="240" w:lineRule="auto"/>
        <w:ind w:right="-45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ориентироваться в терминах (понятиях), соотносить их с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краткой характеристикой:</w:t>
      </w:r>
    </w:p>
    <w:p w:rsidR="00297EAD" w:rsidRPr="00032097" w:rsidRDefault="00297EAD" w:rsidP="009C3B75">
      <w:pPr>
        <w:widowControl w:val="0"/>
        <w:spacing w:line="240" w:lineRule="auto"/>
        <w:ind w:right="1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297EAD" w:rsidRPr="00032097" w:rsidRDefault="00297EAD" w:rsidP="009C3B75">
      <w:pPr>
        <w:widowControl w:val="0"/>
        <w:spacing w:line="240" w:lineRule="auto"/>
        <w:ind w:right="-47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понятия и термины, связанные с миром природы (среда обитания, тело, явление, вещество; заповедник);</w:t>
      </w:r>
    </w:p>
    <w:p w:rsidR="00297EAD" w:rsidRPr="00032097" w:rsidRDefault="00297EAD" w:rsidP="009C3B75">
      <w:pPr>
        <w:widowControl w:val="0"/>
        <w:spacing w:line="240" w:lineRule="auto"/>
        <w:ind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297EAD" w:rsidRPr="00032097" w:rsidRDefault="00297EAD" w:rsidP="009C3B75">
      <w:pPr>
        <w:widowControl w:val="0"/>
        <w:spacing w:line="240" w:lineRule="auto"/>
        <w:ind w:right="-41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описывать условия жизни на Земле, отличие нашей планеты от других планет Солнечной системы;</w:t>
      </w:r>
    </w:p>
    <w:p w:rsidR="00297EAD" w:rsidRPr="00032097" w:rsidRDefault="00297EAD" w:rsidP="009C3B75">
      <w:pPr>
        <w:widowControl w:val="0"/>
        <w:spacing w:before="3" w:line="240" w:lineRule="auto"/>
        <w:ind w:right="-12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297EAD" w:rsidRPr="00032097" w:rsidRDefault="00297EAD" w:rsidP="009C3B75">
      <w:pPr>
        <w:widowControl w:val="0"/>
        <w:spacing w:before="5" w:line="240" w:lineRule="auto"/>
        <w:ind w:right="-12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297EAD" w:rsidRPr="00032097" w:rsidRDefault="00297EAD" w:rsidP="009C3B75">
      <w:pPr>
        <w:widowControl w:val="0"/>
        <w:spacing w:before="4" w:line="240" w:lineRule="auto"/>
        <w:ind w:right="-64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приводить примеры растений и животных, занесённых в Красную книгу России (на примере своей местности);</w:t>
      </w:r>
    </w:p>
    <w:p w:rsidR="00297EAD" w:rsidRDefault="00297EAD" w:rsidP="00D62464">
      <w:pPr>
        <w:widowControl w:val="0"/>
        <w:spacing w:before="8" w:line="240" w:lineRule="auto"/>
        <w:ind w:left="570"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описывать современные события от имени их участника.</w:t>
      </w:r>
    </w:p>
    <w:p w:rsidR="00297EAD" w:rsidRPr="00D62464" w:rsidRDefault="00297EAD" w:rsidP="00D62464">
      <w:pPr>
        <w:widowControl w:val="0"/>
        <w:spacing w:before="8" w:line="240" w:lineRule="auto"/>
        <w:ind w:left="570" w:right="-20"/>
        <w:rPr>
          <w:rFonts w:ascii="Times New Roman" w:hAnsi="Times New Roman" w:cs="Times New Roman"/>
          <w:color w:val="000000"/>
          <w:sz w:val="24"/>
          <w:szCs w:val="24"/>
        </w:rPr>
      </w:pPr>
    </w:p>
    <w:p w:rsidR="00297EAD" w:rsidRPr="00032097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Регулятивные универсальные учебные действия</w:t>
      </w:r>
    </w:p>
    <w:p w:rsidR="00297EAD" w:rsidRPr="00032097" w:rsidRDefault="00297EAD" w:rsidP="009C3B75">
      <w:pPr>
        <w:widowControl w:val="0"/>
        <w:spacing w:before="10" w:line="240" w:lineRule="auto"/>
        <w:ind w:right="-43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следовать образцу, предложенному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плану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и инструкции при решении учебной задачи;</w:t>
      </w:r>
    </w:p>
    <w:p w:rsidR="00297EAD" w:rsidRPr="00032097" w:rsidRDefault="00297EAD" w:rsidP="009C3B75">
      <w:pPr>
        <w:widowControl w:val="0"/>
        <w:spacing w:line="240" w:lineRule="auto"/>
        <w:ind w:right="-52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контролировать с небольшой помощью учителя последовательность действий по решению учебной задачи;</w:t>
      </w:r>
    </w:p>
    <w:p w:rsidR="00297EAD" w:rsidRDefault="00297EAD" w:rsidP="009C3B75">
      <w:pPr>
        <w:widowControl w:val="0"/>
        <w:spacing w:line="240" w:lineRule="auto"/>
        <w:ind w:right="-46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297EAD" w:rsidRPr="00252068" w:rsidRDefault="00297EAD" w:rsidP="009C3B75">
      <w:pPr>
        <w:widowControl w:val="0"/>
        <w:spacing w:line="240" w:lineRule="auto"/>
        <w:ind w:right="-46" w:firstLine="569"/>
        <w:rPr>
          <w:rFonts w:ascii="Times New Roman" w:hAnsi="Times New Roman" w:cs="Times New Roman"/>
          <w:color w:val="000000"/>
          <w:sz w:val="24"/>
          <w:szCs w:val="24"/>
        </w:rPr>
      </w:pPr>
    </w:p>
    <w:p w:rsidR="00297EAD" w:rsidRPr="00032097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Совместная деятельность</w:t>
      </w:r>
    </w:p>
    <w:p w:rsidR="00297EAD" w:rsidRDefault="00297EAD" w:rsidP="00BC62A1">
      <w:pPr>
        <w:widowControl w:val="0"/>
        <w:spacing w:before="10" w:line="240" w:lineRule="auto"/>
        <w:ind w:right="-50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297EAD" w:rsidRPr="00032097" w:rsidRDefault="00297EAD" w:rsidP="009C3B75">
      <w:pPr>
        <w:widowControl w:val="0"/>
        <w:spacing w:line="240" w:lineRule="auto"/>
        <w:ind w:right="-44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297EAD" w:rsidRPr="00032097" w:rsidRDefault="00297EAD" w:rsidP="009C3B75">
      <w:pPr>
        <w:widowControl w:val="0"/>
        <w:spacing w:before="7" w:line="240" w:lineRule="auto"/>
        <w:ind w:right="2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297EAD" w:rsidRPr="00032097" w:rsidRDefault="00297EAD" w:rsidP="009C3B75">
      <w:pPr>
        <w:widowControl w:val="0"/>
        <w:spacing w:before="7" w:line="240" w:lineRule="auto"/>
        <w:ind w:right="-43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определять причины возможных конфликтов, выбирать (из предл</w:t>
      </w:r>
      <w:r>
        <w:rPr>
          <w:rFonts w:ascii="Times New Roman" w:hAnsi="Times New Roman" w:cs="Times New Roman"/>
          <w:color w:val="000000"/>
          <w:sz w:val="24"/>
          <w:szCs w:val="24"/>
        </w:rPr>
        <w:t>оженных) способы их разрешения.</w:t>
      </w:r>
    </w:p>
    <w:p w:rsidR="00297EAD" w:rsidRPr="00032097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</w:p>
    <w:p w:rsidR="00297EAD" w:rsidRDefault="00297EAD" w:rsidP="009C3B75">
      <w:pPr>
        <w:widowControl w:val="0"/>
        <w:spacing w:line="240" w:lineRule="auto"/>
        <w:ind w:right="58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ПЛАНИРУЕМЫЕ РЕЗУЛЬТАТЫ ОСВОЕНИЯ ПРОГРАММЫ </w:t>
      </w:r>
    </w:p>
    <w:p w:rsidR="00297EAD" w:rsidRDefault="00297EAD" w:rsidP="009C3B75">
      <w:pPr>
        <w:widowControl w:val="0"/>
        <w:spacing w:line="240" w:lineRule="auto"/>
        <w:ind w:right="58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 ОКРУЖАЮЩЕМУ МИРУ </w:t>
      </w:r>
    </w:p>
    <w:p w:rsidR="00297EAD" w:rsidRPr="00032097" w:rsidRDefault="00297EAD" w:rsidP="009C3B75">
      <w:pPr>
        <w:widowControl w:val="0"/>
        <w:spacing w:line="240" w:lineRule="auto"/>
        <w:ind w:right="58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УРОВНЕ НАЧАЛЬНОГО ОБЩЕГО ОБРАЗОВАНИЯ</w:t>
      </w:r>
    </w:p>
    <w:p w:rsidR="00297EAD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Pr="00032097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297EAD" w:rsidRPr="00032097" w:rsidRDefault="00297EAD" w:rsidP="009C3B75">
      <w:pPr>
        <w:spacing w:after="5" w:line="240" w:lineRule="auto"/>
        <w:rPr>
          <w:rFonts w:ascii="Times New Roman" w:hAnsi="Times New Roman" w:cs="Times New Roman"/>
          <w:sz w:val="24"/>
          <w:szCs w:val="24"/>
        </w:rPr>
      </w:pPr>
    </w:p>
    <w:p w:rsidR="00297EAD" w:rsidRPr="00D62464" w:rsidRDefault="00297EAD" w:rsidP="00D62464">
      <w:pPr>
        <w:widowControl w:val="0"/>
        <w:tabs>
          <w:tab w:val="left" w:pos="1928"/>
          <w:tab w:val="left" w:pos="4604"/>
          <w:tab w:val="left" w:pos="5122"/>
          <w:tab w:val="left" w:pos="8440"/>
        </w:tabs>
        <w:spacing w:line="240" w:lineRule="auto"/>
        <w:ind w:right="-17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программы по окружающему миру характеризуют готовность обучающихся руководствов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аться традиционными российскими социокультурными и духовно-нравственными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297EAD" w:rsidRPr="00642365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4236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4236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гражданско-патриотического воспитания:</w:t>
      </w:r>
    </w:p>
    <w:p w:rsidR="00297EAD" w:rsidRPr="00032097" w:rsidRDefault="00297EAD" w:rsidP="009C3B75">
      <w:pPr>
        <w:widowControl w:val="0"/>
        <w:spacing w:before="2" w:line="240" w:lineRule="auto"/>
        <w:ind w:right="-69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297EAD" w:rsidRPr="00032097" w:rsidRDefault="00297EAD" w:rsidP="009C3B75">
      <w:pPr>
        <w:widowControl w:val="0"/>
        <w:spacing w:line="240" w:lineRule="auto"/>
        <w:ind w:right="-55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297EAD" w:rsidRPr="00032097" w:rsidRDefault="00297EAD" w:rsidP="009C3B75">
      <w:pPr>
        <w:widowControl w:val="0"/>
        <w:spacing w:line="240" w:lineRule="auto"/>
        <w:ind w:right="-49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сопричастность к прошлому, настоящему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и будущему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своей страны и родного края;</w:t>
      </w:r>
    </w:p>
    <w:p w:rsidR="00297EAD" w:rsidRPr="00032097" w:rsidRDefault="00297EAD" w:rsidP="009C3B75">
      <w:pPr>
        <w:widowControl w:val="0"/>
        <w:spacing w:line="240" w:lineRule="auto"/>
        <w:ind w:right="-37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297EAD" w:rsidRDefault="00297EAD" w:rsidP="00D62464">
      <w:pPr>
        <w:widowControl w:val="0"/>
        <w:spacing w:line="240" w:lineRule="auto"/>
        <w:ind w:right="-45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297EAD" w:rsidRPr="00D62464" w:rsidRDefault="00297EAD" w:rsidP="00D62464">
      <w:pPr>
        <w:widowControl w:val="0"/>
        <w:spacing w:line="240" w:lineRule="auto"/>
        <w:ind w:right="-45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2)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духовно-нравственного воспитания:</w:t>
      </w:r>
    </w:p>
    <w:p w:rsidR="00297EAD" w:rsidRPr="00032097" w:rsidRDefault="00297EAD" w:rsidP="009C3B75">
      <w:pPr>
        <w:widowControl w:val="0"/>
        <w:spacing w:before="10" w:line="240" w:lineRule="auto"/>
        <w:ind w:right="-61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297EAD" w:rsidRDefault="00297EAD" w:rsidP="009C3B75">
      <w:pPr>
        <w:widowControl w:val="0"/>
        <w:spacing w:before="7" w:line="240" w:lineRule="auto"/>
        <w:ind w:right="-59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уважения и доброжелательности;</w:t>
      </w:r>
    </w:p>
    <w:p w:rsidR="00297EAD" w:rsidRPr="00D62464" w:rsidRDefault="00297EAD" w:rsidP="00D62464">
      <w:pPr>
        <w:widowControl w:val="0"/>
        <w:spacing w:before="4" w:line="240" w:lineRule="auto"/>
        <w:ind w:right="-6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297EAD" w:rsidRPr="00032097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3)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эстетического воспитания:</w:t>
      </w:r>
    </w:p>
    <w:p w:rsidR="00297EAD" w:rsidRPr="00032097" w:rsidRDefault="00297EAD" w:rsidP="009C3B75">
      <w:pPr>
        <w:widowControl w:val="0"/>
        <w:spacing w:before="2" w:line="240" w:lineRule="auto"/>
        <w:ind w:right="-1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297EAD" w:rsidRDefault="00297EAD" w:rsidP="00D62464">
      <w:pPr>
        <w:widowControl w:val="0"/>
        <w:spacing w:line="240" w:lineRule="auto"/>
        <w:ind w:right="-41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297EAD" w:rsidRPr="00D62464" w:rsidRDefault="00297EAD" w:rsidP="00D62464">
      <w:pPr>
        <w:widowControl w:val="0"/>
        <w:spacing w:line="240" w:lineRule="auto"/>
        <w:ind w:right="-41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4)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воспитания,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эмоционального благополучия:</w:t>
      </w:r>
    </w:p>
    <w:p w:rsidR="00297EAD" w:rsidRPr="00032097" w:rsidRDefault="00297EAD" w:rsidP="009C3B75">
      <w:pPr>
        <w:widowControl w:val="0"/>
        <w:spacing w:line="240" w:lineRule="auto"/>
        <w:ind w:right="4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297EAD" w:rsidRDefault="00297EAD" w:rsidP="00A1045B">
      <w:pPr>
        <w:widowControl w:val="0"/>
        <w:spacing w:line="240" w:lineRule="auto"/>
        <w:ind w:right="-54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297EAD" w:rsidRPr="00A1045B" w:rsidRDefault="00297EAD" w:rsidP="00A1045B">
      <w:pPr>
        <w:widowControl w:val="0"/>
        <w:spacing w:line="240" w:lineRule="auto"/>
        <w:ind w:right="-54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5)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трудового воспитания:</w:t>
      </w:r>
    </w:p>
    <w:p w:rsidR="00297EAD" w:rsidRPr="00D62464" w:rsidRDefault="00297EAD" w:rsidP="00D62464">
      <w:pPr>
        <w:widowControl w:val="0"/>
        <w:spacing w:before="9" w:line="240" w:lineRule="auto"/>
        <w:ind w:right="-3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297EAD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Pr="00032097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6)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экологического воспитания:</w:t>
      </w:r>
    </w:p>
    <w:p w:rsidR="00297EAD" w:rsidRPr="00A1045B" w:rsidRDefault="00297EAD" w:rsidP="00A1045B">
      <w:pPr>
        <w:widowControl w:val="0"/>
        <w:spacing w:before="2" w:line="240" w:lineRule="auto"/>
        <w:ind w:right="-8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вред;</w:t>
      </w:r>
    </w:p>
    <w:p w:rsidR="00297EAD" w:rsidRPr="00032097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7)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ценности научного познания:</w:t>
      </w:r>
    </w:p>
    <w:p w:rsidR="00297EAD" w:rsidRPr="00032097" w:rsidRDefault="00297EAD" w:rsidP="009C3B75">
      <w:pPr>
        <w:widowControl w:val="0"/>
        <w:spacing w:before="2" w:line="240" w:lineRule="auto"/>
        <w:ind w:right="-50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осознание ценности познания для развития человека, необходимости самообразования и саморазвития;</w:t>
      </w:r>
    </w:p>
    <w:p w:rsidR="00297EAD" w:rsidRPr="00032097" w:rsidRDefault="00297EAD" w:rsidP="009C3B75">
      <w:pPr>
        <w:widowControl w:val="0"/>
        <w:tabs>
          <w:tab w:val="left" w:pos="2296"/>
          <w:tab w:val="left" w:pos="4627"/>
          <w:tab w:val="left" w:pos="6108"/>
          <w:tab w:val="left" w:pos="7878"/>
        </w:tabs>
        <w:spacing w:line="240" w:lineRule="auto"/>
        <w:ind w:right="-1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проявление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познавате</w:t>
      </w:r>
      <w:r>
        <w:rPr>
          <w:rFonts w:ascii="Times New Roman" w:hAnsi="Times New Roman" w:cs="Times New Roman"/>
          <w:color w:val="000000"/>
          <w:sz w:val="24"/>
          <w:szCs w:val="24"/>
        </w:rPr>
        <w:t>льного интереса,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активности,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297EAD" w:rsidRPr="00032097" w:rsidRDefault="00297EAD" w:rsidP="009C3B75">
      <w:pPr>
        <w:spacing w:after="85" w:line="240" w:lineRule="auto"/>
        <w:rPr>
          <w:rFonts w:ascii="Times New Roman" w:hAnsi="Times New Roman" w:cs="Times New Roman"/>
          <w:sz w:val="24"/>
          <w:szCs w:val="24"/>
        </w:rPr>
      </w:pPr>
    </w:p>
    <w:p w:rsidR="00297EAD" w:rsidRPr="00032097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</w:t>
      </w:r>
    </w:p>
    <w:p w:rsidR="00297EAD" w:rsidRPr="00032097" w:rsidRDefault="00297EAD" w:rsidP="009C3B75">
      <w:pPr>
        <w:spacing w:after="12" w:line="240" w:lineRule="auto"/>
        <w:rPr>
          <w:rFonts w:ascii="Times New Roman" w:hAnsi="Times New Roman" w:cs="Times New Roman"/>
          <w:sz w:val="24"/>
          <w:szCs w:val="24"/>
        </w:rPr>
      </w:pPr>
    </w:p>
    <w:p w:rsidR="00297EAD" w:rsidRPr="00EE3641" w:rsidRDefault="00297EAD" w:rsidP="005E263A">
      <w:pPr>
        <w:widowControl w:val="0"/>
        <w:tabs>
          <w:tab w:val="left" w:pos="1324"/>
          <w:tab w:val="left" w:pos="2792"/>
          <w:tab w:val="left" w:pos="5309"/>
          <w:tab w:val="left" w:pos="7446"/>
          <w:tab w:val="left" w:pos="8770"/>
        </w:tabs>
        <w:spacing w:line="240" w:lineRule="auto"/>
        <w:ind w:right="-5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окружающего мира на уровне начального общего образования 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обучающегося будут сформированы позна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вательные универсальные учебные действия, коммуникативные универсальные учебные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действия, регулятивные универсальные учебные действия, совместная деятельность.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297EAD" w:rsidRDefault="00297EAD" w:rsidP="009C3B75">
      <w:pPr>
        <w:widowControl w:val="0"/>
        <w:spacing w:line="240" w:lineRule="auto"/>
        <w:ind w:right="240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Познавательные универсальные учебные действия </w:t>
      </w:r>
    </w:p>
    <w:p w:rsidR="00297EAD" w:rsidRPr="00032097" w:rsidRDefault="00297EAD" w:rsidP="009C3B75">
      <w:pPr>
        <w:widowControl w:val="0"/>
        <w:spacing w:line="240" w:lineRule="auto"/>
        <w:ind w:right="240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логические действия:</w:t>
      </w:r>
    </w:p>
    <w:p w:rsidR="00297EAD" w:rsidRPr="00032097" w:rsidRDefault="00297EAD" w:rsidP="009C3B75">
      <w:pPr>
        <w:widowControl w:val="0"/>
        <w:tabs>
          <w:tab w:val="left" w:pos="1755"/>
          <w:tab w:val="left" w:pos="2835"/>
          <w:tab w:val="left" w:pos="4474"/>
          <w:tab w:val="left" w:pos="6050"/>
          <w:tab w:val="left" w:pos="7898"/>
        </w:tabs>
        <w:spacing w:before="8" w:line="240" w:lineRule="auto"/>
        <w:ind w:right="6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понимать целостность окружающего мира (вза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имосвязь природной и социальной среды обитания), проявлять способность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ориентироваться в изменяющейся действительности;</w:t>
      </w:r>
    </w:p>
    <w:p w:rsidR="00297EAD" w:rsidRPr="00032097" w:rsidRDefault="00297EAD" w:rsidP="009C3B75">
      <w:pPr>
        <w:widowControl w:val="0"/>
        <w:spacing w:before="5" w:line="240" w:lineRule="auto"/>
        <w:ind w:right="-5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297EAD" w:rsidRPr="00032097" w:rsidRDefault="00297EAD" w:rsidP="009C3B75">
      <w:pPr>
        <w:widowControl w:val="0"/>
        <w:tabs>
          <w:tab w:val="left" w:pos="2245"/>
          <w:tab w:val="left" w:pos="3591"/>
          <w:tab w:val="left" w:pos="5607"/>
          <w:tab w:val="left" w:pos="6620"/>
          <w:tab w:val="left" w:pos="8678"/>
        </w:tabs>
        <w:spacing w:line="240" w:lineRule="auto"/>
        <w:ind w:right="-45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объекты окружающего мира, устанавливать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основания для сравнения, устанавливать аналогии;</w:t>
      </w:r>
    </w:p>
    <w:p w:rsidR="00297EAD" w:rsidRPr="00032097" w:rsidRDefault="00297EAD" w:rsidP="009C3B75">
      <w:pPr>
        <w:widowControl w:val="0"/>
        <w:spacing w:line="240" w:lineRule="auto"/>
        <w:ind w:left="570"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объединять части объекта (объекты) по определённому признаку;</w:t>
      </w:r>
    </w:p>
    <w:p w:rsidR="00297EAD" w:rsidRPr="00032097" w:rsidRDefault="00297EAD" w:rsidP="009C3B75">
      <w:pPr>
        <w:widowControl w:val="0"/>
        <w:spacing w:before="7" w:line="240" w:lineRule="auto"/>
        <w:ind w:right="-42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классификации, классифицировать предложенные объекты;</w:t>
      </w:r>
    </w:p>
    <w:p w:rsidR="00297EAD" w:rsidRDefault="00297EAD" w:rsidP="009C3B75">
      <w:pPr>
        <w:widowControl w:val="0"/>
        <w:spacing w:line="240" w:lineRule="auto"/>
        <w:ind w:right="-47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закономерности и противоречия в рассматриваемых фактах, данных и наблюдениях на </w:t>
      </w:r>
      <w:r>
        <w:rPr>
          <w:rFonts w:ascii="Times New Roman" w:hAnsi="Times New Roman" w:cs="Times New Roman"/>
          <w:color w:val="000000"/>
          <w:sz w:val="24"/>
          <w:szCs w:val="24"/>
        </w:rPr>
        <w:t>основе предложенного алгоритма;</w:t>
      </w:r>
    </w:p>
    <w:p w:rsidR="00297EAD" w:rsidRDefault="00297EAD" w:rsidP="009C3B75">
      <w:pPr>
        <w:widowControl w:val="0"/>
        <w:spacing w:line="240" w:lineRule="auto"/>
        <w:ind w:right="-59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297EAD" w:rsidRPr="00032097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исследовательские действия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97EAD" w:rsidRPr="00032097" w:rsidRDefault="00297EAD" w:rsidP="009C3B75">
      <w:pPr>
        <w:widowControl w:val="0"/>
        <w:spacing w:before="39" w:line="240" w:lineRule="auto"/>
        <w:ind w:right="-42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проводить (по предложенному и самостоятельно составленному плану или выдвинутому предположению) наблюдения, несложные опыты;</w:t>
      </w:r>
    </w:p>
    <w:p w:rsidR="00297EAD" w:rsidRPr="00032097" w:rsidRDefault="00297EAD" w:rsidP="009C3B75">
      <w:pPr>
        <w:widowControl w:val="0"/>
        <w:spacing w:line="240" w:lineRule="auto"/>
        <w:ind w:left="570" w:right="-67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проявлять интерес к экспериментам, проводимым под руководством учителя; определять разницу между реальным и желательным состоянием объекта</w:t>
      </w:r>
    </w:p>
    <w:p w:rsidR="00297EAD" w:rsidRPr="00032097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(ситуации) на основе предложенных вопросов;</w:t>
      </w:r>
    </w:p>
    <w:p w:rsidR="00297EAD" w:rsidRPr="00032097" w:rsidRDefault="00297EAD" w:rsidP="009C3B75">
      <w:pPr>
        <w:widowControl w:val="0"/>
        <w:tabs>
          <w:tab w:val="left" w:pos="2172"/>
          <w:tab w:val="left" w:pos="2793"/>
          <w:tab w:val="left" w:pos="3289"/>
          <w:tab w:val="left" w:pos="3763"/>
          <w:tab w:val="left" w:pos="4829"/>
          <w:tab w:val="left" w:pos="6138"/>
          <w:tab w:val="left" w:pos="7052"/>
          <w:tab w:val="left" w:pos="8007"/>
          <w:tab w:val="left" w:pos="8446"/>
          <w:tab w:val="left" w:pos="8987"/>
        </w:tabs>
        <w:spacing w:before="24" w:line="240" w:lineRule="auto"/>
        <w:ind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hAnsi="Times New Roman" w:cs="Times New Roman"/>
          <w:color w:val="000000"/>
          <w:sz w:val="24"/>
          <w:szCs w:val="24"/>
        </w:rPr>
        <w:t>улировать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с помощью учителя цель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предстоящей работы, прогнозировать возможное развитие процессов, событий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ab/>
        <w:t>последствия в аналогичных или сходных ситуациях;</w:t>
      </w:r>
    </w:p>
    <w:p w:rsidR="00297EAD" w:rsidRPr="00032097" w:rsidRDefault="00297EAD" w:rsidP="009C3B75">
      <w:pPr>
        <w:widowControl w:val="0"/>
        <w:spacing w:line="240" w:lineRule="auto"/>
        <w:ind w:right="-5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другое);</w:t>
      </w:r>
    </w:p>
    <w:p w:rsidR="00297EAD" w:rsidRPr="00032097" w:rsidRDefault="00297EAD" w:rsidP="009C3B75">
      <w:pPr>
        <w:widowControl w:val="0"/>
        <w:spacing w:before="4" w:line="240" w:lineRule="auto"/>
        <w:ind w:right="-60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297EAD" w:rsidRPr="005E263A" w:rsidRDefault="00297EAD" w:rsidP="005E263A">
      <w:pPr>
        <w:widowControl w:val="0"/>
        <w:spacing w:before="1" w:line="240" w:lineRule="auto"/>
        <w:ind w:right="-56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297EAD" w:rsidRPr="00032097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 с информацией:</w:t>
      </w:r>
    </w:p>
    <w:p w:rsidR="00297EAD" w:rsidRPr="00032097" w:rsidRDefault="00297EAD" w:rsidP="009C3B75">
      <w:pPr>
        <w:widowControl w:val="0"/>
        <w:spacing w:before="31" w:line="240" w:lineRule="auto"/>
        <w:ind w:right="-48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297EAD" w:rsidRPr="00032097" w:rsidRDefault="00297EAD" w:rsidP="009C3B75">
      <w:pPr>
        <w:widowControl w:val="0"/>
        <w:spacing w:line="240" w:lineRule="auto"/>
        <w:ind w:right="-39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находить в предложенном источнике информацию, представленную в явном виде, согласно заданному алгоритму;</w:t>
      </w:r>
    </w:p>
    <w:p w:rsidR="00297EAD" w:rsidRPr="00032097" w:rsidRDefault="00297EAD" w:rsidP="009C3B75">
      <w:pPr>
        <w:widowControl w:val="0"/>
        <w:spacing w:line="240" w:lineRule="auto"/>
        <w:ind w:right="-47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или на основе предложенного учителем способа её проверки;</w:t>
      </w:r>
    </w:p>
    <w:p w:rsidR="00297EAD" w:rsidRPr="00032097" w:rsidRDefault="00297EAD" w:rsidP="009C3B75">
      <w:pPr>
        <w:widowControl w:val="0"/>
        <w:spacing w:before="2" w:line="240" w:lineRule="auto"/>
        <w:ind w:right="-44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находить и использовать для решения учебных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задач текстовую, графическую, аудиовизуальную информацию;</w:t>
      </w:r>
    </w:p>
    <w:p w:rsidR="00297EAD" w:rsidRPr="00032097" w:rsidRDefault="00297EAD" w:rsidP="009C3B75">
      <w:pPr>
        <w:widowControl w:val="0"/>
        <w:spacing w:line="240" w:lineRule="auto"/>
        <w:ind w:right="-49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читать и интерпретировать графически представленную информацию: схему, таблицу, иллюстрацию;</w:t>
      </w:r>
    </w:p>
    <w:p w:rsidR="00297EAD" w:rsidRPr="00032097" w:rsidRDefault="00297EAD" w:rsidP="009C3B75">
      <w:pPr>
        <w:widowControl w:val="0"/>
        <w:tabs>
          <w:tab w:val="left" w:pos="2276"/>
          <w:tab w:val="left" w:pos="3672"/>
          <w:tab w:val="left" w:pos="4130"/>
          <w:tab w:val="left" w:pos="6203"/>
          <w:tab w:val="left" w:pos="8246"/>
          <w:tab w:val="left" w:pos="8822"/>
          <w:tab w:val="left" w:pos="9411"/>
        </w:tabs>
        <w:spacing w:line="240" w:lineRule="auto"/>
        <w:ind w:right="-1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соблю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дать правила информационной безопасности в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услов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иях контролируемого     доступа в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инф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ормационно-телекоммуникационную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сеть «Интернет» (с помощью учителя);</w:t>
      </w:r>
    </w:p>
    <w:p w:rsidR="00297EAD" w:rsidRPr="00032097" w:rsidRDefault="00297EAD" w:rsidP="009C3B75">
      <w:pPr>
        <w:widowControl w:val="0"/>
        <w:spacing w:line="240" w:lineRule="auto"/>
        <w:ind w:right="-55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297EAD" w:rsidRPr="005E263A" w:rsidRDefault="00297EAD" w:rsidP="005E263A">
      <w:pPr>
        <w:widowControl w:val="0"/>
        <w:spacing w:line="240" w:lineRule="auto"/>
        <w:ind w:right="-43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297EAD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Pr="00032097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Коммуникативные универсальные учебные действия</w:t>
      </w:r>
    </w:p>
    <w:p w:rsidR="00297EAD" w:rsidRDefault="00297EAD" w:rsidP="009C3B75">
      <w:pPr>
        <w:widowControl w:val="0"/>
        <w:spacing w:before="39" w:line="240" w:lineRule="auto"/>
        <w:ind w:right="-50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в процессе диалогов задавать вопросы, высказывать суждения, оценивать выступления участников;</w:t>
      </w:r>
    </w:p>
    <w:p w:rsidR="00297EAD" w:rsidRPr="00032097" w:rsidRDefault="00297EAD" w:rsidP="009C3B75">
      <w:pPr>
        <w:widowControl w:val="0"/>
        <w:spacing w:line="240" w:lineRule="auto"/>
        <w:ind w:right="-15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297EAD" w:rsidRPr="00032097" w:rsidRDefault="00297EAD" w:rsidP="009C3B75">
      <w:pPr>
        <w:widowControl w:val="0"/>
        <w:spacing w:line="240" w:lineRule="auto"/>
        <w:ind w:right="-48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соблюдать правила ведения диалога и дискуссии; проявлять уважительное отношение к собеседнику;</w:t>
      </w:r>
    </w:p>
    <w:p w:rsidR="00297EAD" w:rsidRPr="00032097" w:rsidRDefault="00297EAD" w:rsidP="009C3B75">
      <w:pPr>
        <w:widowControl w:val="0"/>
        <w:spacing w:line="240" w:lineRule="auto"/>
        <w:ind w:right="-45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297EAD" w:rsidRPr="00032097" w:rsidRDefault="00297EAD" w:rsidP="009C3B75">
      <w:pPr>
        <w:widowControl w:val="0"/>
        <w:tabs>
          <w:tab w:val="left" w:pos="2059"/>
          <w:tab w:val="left" w:pos="3247"/>
          <w:tab w:val="left" w:pos="3743"/>
          <w:tab w:val="left" w:pos="5548"/>
          <w:tab w:val="left" w:pos="6707"/>
          <w:tab w:val="left" w:pos="8325"/>
        </w:tabs>
        <w:spacing w:line="240" w:lineRule="auto"/>
        <w:ind w:right="-58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устные и письменные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ексты (описание,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рассуждение, повествование);</w:t>
      </w:r>
    </w:p>
    <w:p w:rsidR="00297EAD" w:rsidRPr="00032097" w:rsidRDefault="00297EAD" w:rsidP="009C3B75">
      <w:pPr>
        <w:widowControl w:val="0"/>
        <w:spacing w:line="240" w:lineRule="auto"/>
        <w:ind w:right="-47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297EAD" w:rsidRPr="00032097" w:rsidRDefault="00297EAD" w:rsidP="009C3B75">
      <w:pPr>
        <w:widowControl w:val="0"/>
        <w:spacing w:line="240" w:lineRule="auto"/>
        <w:ind w:right="-47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297EAD" w:rsidRDefault="00297EAD" w:rsidP="005E263A">
      <w:pPr>
        <w:widowControl w:val="0"/>
        <w:spacing w:line="240" w:lineRule="auto"/>
        <w:ind w:right="-49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готовить небольшие публичные выступления с возможной презентацией (текст, рисунки, фото, плакаты и другое) к тексту выступления.</w:t>
      </w:r>
    </w:p>
    <w:p w:rsidR="00297EAD" w:rsidRPr="00837579" w:rsidRDefault="00297EAD" w:rsidP="005E263A">
      <w:pPr>
        <w:widowControl w:val="0"/>
        <w:spacing w:line="240" w:lineRule="auto"/>
        <w:ind w:right="-49" w:firstLine="569"/>
        <w:rPr>
          <w:rFonts w:ascii="Times New Roman" w:hAnsi="Times New Roman" w:cs="Times New Roman"/>
          <w:color w:val="000000"/>
          <w:sz w:val="24"/>
          <w:szCs w:val="24"/>
        </w:rPr>
      </w:pPr>
    </w:p>
    <w:p w:rsidR="00297EAD" w:rsidRPr="00032097" w:rsidRDefault="00297EAD" w:rsidP="009C3B75">
      <w:pPr>
        <w:widowControl w:val="0"/>
        <w:spacing w:line="240" w:lineRule="auto"/>
        <w:ind w:right="275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Регулятивные универсальные учебные действия Самоорганизация:</w:t>
      </w:r>
    </w:p>
    <w:p w:rsidR="00297EAD" w:rsidRPr="00032097" w:rsidRDefault="00297EAD" w:rsidP="009C3B75">
      <w:pPr>
        <w:widowControl w:val="0"/>
        <w:spacing w:before="8" w:line="240" w:lineRule="auto"/>
        <w:ind w:right="-62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планировать самостоятельно или с помощью учителя действия по решению учебной задачи;</w:t>
      </w:r>
    </w:p>
    <w:p w:rsidR="00297EAD" w:rsidRPr="00837579" w:rsidRDefault="00297EAD" w:rsidP="009C3B75">
      <w:pPr>
        <w:widowControl w:val="0"/>
        <w:spacing w:before="1" w:line="240" w:lineRule="auto"/>
        <w:ind w:left="570"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выбранных действий и операций.</w:t>
      </w:r>
    </w:p>
    <w:p w:rsidR="00297EAD" w:rsidRPr="00032097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Самоконтроль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97EAD" w:rsidRDefault="00297EAD" w:rsidP="009C3B75">
      <w:pPr>
        <w:widowControl w:val="0"/>
        <w:spacing w:before="31" w:line="240" w:lineRule="auto"/>
        <w:ind w:left="570" w:right="1302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контроль процесса и результата своей деятельности; </w:t>
      </w:r>
    </w:p>
    <w:p w:rsidR="00297EAD" w:rsidRPr="00032097" w:rsidRDefault="00297EAD" w:rsidP="009C3B75">
      <w:pPr>
        <w:widowControl w:val="0"/>
        <w:spacing w:before="31" w:line="240" w:lineRule="auto"/>
        <w:ind w:left="570" w:right="1302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находить ошибки в своей работе и устанавливать их причины;</w:t>
      </w:r>
    </w:p>
    <w:p w:rsidR="00297EAD" w:rsidRPr="00032097" w:rsidRDefault="00297EAD" w:rsidP="009C3B75">
      <w:pPr>
        <w:widowControl w:val="0"/>
        <w:spacing w:line="240" w:lineRule="auto"/>
        <w:ind w:right="-52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корректировать свои действия при необходимости (с небольшой помощью учителя);</w:t>
      </w:r>
    </w:p>
    <w:p w:rsidR="00297EAD" w:rsidRPr="00032097" w:rsidRDefault="00297EAD" w:rsidP="009C3B75">
      <w:pPr>
        <w:widowControl w:val="0"/>
        <w:tabs>
          <w:tab w:val="left" w:pos="2354"/>
          <w:tab w:val="left" w:pos="4333"/>
          <w:tab w:val="left" w:pos="6556"/>
          <w:tab w:val="left" w:pos="8348"/>
          <w:tab w:val="left" w:pos="8931"/>
        </w:tabs>
        <w:spacing w:line="240" w:lineRule="auto"/>
        <w:ind w:right="-9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предвидеть возможность возникновения трудностей и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ошибок, предусматривать способы их предупреждения, в том числе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житейских ситуациях, опасных для здоровья и жизни;</w:t>
      </w:r>
    </w:p>
    <w:p w:rsidR="00297EAD" w:rsidRPr="00032097" w:rsidRDefault="00297EAD" w:rsidP="009C3B75">
      <w:pPr>
        <w:widowControl w:val="0"/>
        <w:spacing w:line="240" w:lineRule="auto"/>
        <w:ind w:right="-47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объективно оценивать результаты своей деятельности, соотносить свою оценку с оценкой учителя;</w:t>
      </w:r>
    </w:p>
    <w:p w:rsidR="00297EAD" w:rsidRDefault="00297EAD" w:rsidP="009C3B75">
      <w:pPr>
        <w:widowControl w:val="0"/>
        <w:tabs>
          <w:tab w:val="left" w:pos="2390"/>
          <w:tab w:val="left" w:pos="5117"/>
          <w:tab w:val="left" w:pos="7075"/>
          <w:tab w:val="left" w:pos="8766"/>
        </w:tabs>
        <w:spacing w:line="240" w:lineRule="auto"/>
        <w:ind w:right="-45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целесообразность выбранных способов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действия, при необходимости корректировать их.</w:t>
      </w:r>
    </w:p>
    <w:p w:rsidR="00297EAD" w:rsidRPr="00106F65" w:rsidRDefault="00297EAD" w:rsidP="009C3B75">
      <w:pPr>
        <w:widowControl w:val="0"/>
        <w:tabs>
          <w:tab w:val="left" w:pos="2390"/>
          <w:tab w:val="left" w:pos="5117"/>
          <w:tab w:val="left" w:pos="7075"/>
          <w:tab w:val="left" w:pos="8766"/>
        </w:tabs>
        <w:spacing w:line="240" w:lineRule="auto"/>
        <w:ind w:right="-45" w:firstLine="569"/>
        <w:rPr>
          <w:rFonts w:ascii="Times New Roman" w:hAnsi="Times New Roman" w:cs="Times New Roman"/>
          <w:color w:val="000000"/>
          <w:sz w:val="24"/>
          <w:szCs w:val="24"/>
        </w:rPr>
      </w:pPr>
    </w:p>
    <w:p w:rsidR="00297EAD" w:rsidRPr="00032097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Совместная деятельность</w:t>
      </w:r>
    </w:p>
    <w:p w:rsidR="00297EAD" w:rsidRDefault="00297EAD" w:rsidP="00BC62A1">
      <w:pPr>
        <w:widowControl w:val="0"/>
        <w:tabs>
          <w:tab w:val="left" w:pos="1259"/>
          <w:tab w:val="left" w:pos="3360"/>
          <w:tab w:val="left" w:pos="4511"/>
          <w:tab w:val="left" w:pos="5748"/>
          <w:tab w:val="left" w:pos="7454"/>
        </w:tabs>
        <w:spacing w:before="32" w:line="240" w:lineRule="auto"/>
        <w:ind w:right="-1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понимать значение коллективной деятельности для у</w:t>
      </w:r>
      <w:r>
        <w:rPr>
          <w:rFonts w:ascii="Times New Roman" w:hAnsi="Times New Roman" w:cs="Times New Roman"/>
          <w:color w:val="000000"/>
          <w:sz w:val="24"/>
          <w:szCs w:val="24"/>
        </w:rPr>
        <w:t>спешного решения учебной (практической) задачи; активно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участвовать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 xml:space="preserve">в формулировании краткосрочных и долгосрочных целей совместной деятельности (на основе изученного </w:t>
      </w:r>
      <w:r>
        <w:rPr>
          <w:rFonts w:ascii="Times New Roman" w:hAnsi="Times New Roman" w:cs="Times New Roman"/>
          <w:color w:val="000000"/>
          <w:sz w:val="24"/>
          <w:szCs w:val="24"/>
        </w:rPr>
        <w:t>материала по окружающему миру);</w:t>
      </w:r>
    </w:p>
    <w:p w:rsidR="00297EAD" w:rsidRPr="00032097" w:rsidRDefault="00297EAD" w:rsidP="009C3B75">
      <w:pPr>
        <w:widowControl w:val="0"/>
        <w:spacing w:before="39" w:line="240" w:lineRule="auto"/>
        <w:ind w:right="-50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коллективно строить действ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ия по достижению общей цели: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распределять роли, договариваться, обсуждать процесс и результат совместной работы;</w:t>
      </w:r>
    </w:p>
    <w:p w:rsidR="00297EAD" w:rsidRPr="00032097" w:rsidRDefault="00297EAD" w:rsidP="009C3B75">
      <w:pPr>
        <w:widowControl w:val="0"/>
        <w:spacing w:line="240" w:lineRule="auto"/>
        <w:ind w:left="570" w:right="-62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проявлять готовность руководить, выполнять поручения, подчиняться; выполнять правила совместной деятельности: справедливо распределять и</w:t>
      </w:r>
    </w:p>
    <w:p w:rsidR="00297EAD" w:rsidRPr="00032097" w:rsidRDefault="00297EAD" w:rsidP="009C3B75">
      <w:pPr>
        <w:widowControl w:val="0"/>
        <w:spacing w:line="240" w:lineRule="auto"/>
        <w:ind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297EAD" w:rsidRPr="005E263A" w:rsidRDefault="00297EAD" w:rsidP="005E263A">
      <w:pPr>
        <w:widowControl w:val="0"/>
        <w:spacing w:line="240" w:lineRule="auto"/>
        <w:ind w:left="570"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работы.</w:t>
      </w:r>
    </w:p>
    <w:p w:rsidR="00297EAD" w:rsidRDefault="00297EAD" w:rsidP="009C3B75">
      <w:pPr>
        <w:widowControl w:val="0"/>
        <w:spacing w:line="240" w:lineRule="auto"/>
        <w:ind w:right="-59" w:firstLine="56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297EAD" w:rsidRPr="00032097" w:rsidRDefault="00297EAD" w:rsidP="009C3B75">
      <w:pPr>
        <w:widowControl w:val="0"/>
        <w:spacing w:line="240" w:lineRule="auto"/>
        <w:ind w:right="-59" w:firstLine="569"/>
        <w:rPr>
          <w:rFonts w:ascii="Times New Roman" w:hAnsi="Times New Roman" w:cs="Times New Roman"/>
          <w:color w:val="000000"/>
          <w:sz w:val="24"/>
          <w:szCs w:val="24"/>
        </w:rPr>
      </w:pPr>
    </w:p>
    <w:p w:rsidR="00297EAD" w:rsidRPr="00032097" w:rsidRDefault="00297EAD" w:rsidP="009C3B75">
      <w:pPr>
        <w:widowControl w:val="0"/>
        <w:spacing w:line="240" w:lineRule="auto"/>
        <w:ind w:left="570"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 2 классе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обучающийся научится:</w:t>
      </w:r>
    </w:p>
    <w:p w:rsidR="00297EAD" w:rsidRPr="00032097" w:rsidRDefault="00297EAD" w:rsidP="009C3B75">
      <w:pPr>
        <w:widowControl w:val="0"/>
        <w:spacing w:before="24" w:line="240" w:lineRule="auto"/>
        <w:ind w:right="-61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находить Россию на карте мира, на карте России – Москву, свой регион и его главный город;</w:t>
      </w:r>
    </w:p>
    <w:p w:rsidR="00297EAD" w:rsidRPr="00032097" w:rsidRDefault="00297EAD" w:rsidP="009C3B75">
      <w:pPr>
        <w:widowControl w:val="0"/>
        <w:spacing w:line="240" w:lineRule="auto"/>
        <w:ind w:right="-45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узнавать государственную символику Российской Федерации (гимн, герб, флаг) и своего региона;</w:t>
      </w:r>
    </w:p>
    <w:p w:rsidR="00297EAD" w:rsidRPr="00032097" w:rsidRDefault="00297EAD" w:rsidP="009C3B75">
      <w:pPr>
        <w:widowControl w:val="0"/>
        <w:spacing w:line="240" w:lineRule="auto"/>
        <w:ind w:right="-14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297EAD" w:rsidRPr="00032097" w:rsidRDefault="00297EAD" w:rsidP="009C3B75">
      <w:pPr>
        <w:widowControl w:val="0"/>
        <w:spacing w:line="240" w:lineRule="auto"/>
        <w:ind w:right="-46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297EAD" w:rsidRPr="00032097" w:rsidRDefault="00297EAD" w:rsidP="009C3B75">
      <w:pPr>
        <w:widowControl w:val="0"/>
        <w:spacing w:line="240" w:lineRule="auto"/>
        <w:ind w:right="-40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приводить примеры изученных традиций, обычаев и праздников народов родного края;</w:t>
      </w:r>
    </w:p>
    <w:p w:rsidR="00297EAD" w:rsidRPr="00032097" w:rsidRDefault="00297EAD" w:rsidP="009C3B75">
      <w:pPr>
        <w:widowControl w:val="0"/>
        <w:spacing w:line="240" w:lineRule="auto"/>
        <w:ind w:left="570" w:right="2177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важных событий прошлого и настоящего родного края; трудовой деятельности и профессий жителей родного края;</w:t>
      </w:r>
    </w:p>
    <w:p w:rsidR="00297EAD" w:rsidRPr="00032097" w:rsidRDefault="00297EAD" w:rsidP="009C3B75">
      <w:pPr>
        <w:widowControl w:val="0"/>
        <w:spacing w:before="6" w:line="240" w:lineRule="auto"/>
        <w:ind w:right="-69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297EAD" w:rsidRPr="00032097" w:rsidRDefault="00297EAD" w:rsidP="009C3B75">
      <w:pPr>
        <w:widowControl w:val="0"/>
        <w:tabs>
          <w:tab w:val="left" w:pos="2123"/>
          <w:tab w:val="left" w:pos="3489"/>
          <w:tab w:val="left" w:pos="5079"/>
          <w:tab w:val="left" w:pos="6985"/>
          <w:tab w:val="left" w:pos="7417"/>
          <w:tab w:val="left" w:pos="8769"/>
        </w:tabs>
        <w:spacing w:line="240" w:lineRule="auto"/>
        <w:ind w:right="-38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приводить примеры изученных взаимосвязей в природе,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примеры, иллюстрирующие значение природы в жизни человека;</w:t>
      </w:r>
    </w:p>
    <w:p w:rsidR="00297EAD" w:rsidRPr="00032097" w:rsidRDefault="00297EAD" w:rsidP="009C3B75">
      <w:pPr>
        <w:widowControl w:val="0"/>
        <w:tabs>
          <w:tab w:val="left" w:pos="1770"/>
          <w:tab w:val="left" w:pos="3131"/>
          <w:tab w:val="left" w:pos="6455"/>
          <w:tab w:val="left" w:pos="7792"/>
          <w:tab w:val="left" w:pos="8757"/>
        </w:tabs>
        <w:spacing w:line="240" w:lineRule="auto"/>
        <w:ind w:right="5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описывать на основе предложенного плана или оп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орных слов изученные культурные объекты (достопримечательности родного края,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музейные экспонаты);</w:t>
      </w:r>
    </w:p>
    <w:p w:rsidR="00297EAD" w:rsidRPr="00032097" w:rsidRDefault="00297EAD" w:rsidP="009C3B75">
      <w:pPr>
        <w:widowControl w:val="0"/>
        <w:spacing w:line="240" w:lineRule="auto"/>
        <w:ind w:right="-40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297EAD" w:rsidRDefault="00297EAD" w:rsidP="009C3B75">
      <w:pPr>
        <w:widowControl w:val="0"/>
        <w:tabs>
          <w:tab w:val="left" w:pos="2605"/>
          <w:tab w:val="left" w:pos="4289"/>
          <w:tab w:val="left" w:pos="5693"/>
          <w:tab w:val="left" w:pos="6866"/>
          <w:tab w:val="left" w:pos="7427"/>
          <w:tab w:val="left" w:pos="8866"/>
        </w:tabs>
        <w:spacing w:before="1" w:line="240" w:lineRule="auto"/>
        <w:ind w:right="-45" w:firstLine="56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группировать изученные объекты живой и неживой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hAnsi="Times New Roman" w:cs="Times New Roman"/>
          <w:color w:val="000000"/>
          <w:sz w:val="24"/>
          <w:szCs w:val="24"/>
        </w:rPr>
        <w:t>роды по предложенным признакам;</w:t>
      </w:r>
    </w:p>
    <w:p w:rsidR="00297EAD" w:rsidRPr="00032097" w:rsidRDefault="00297EAD" w:rsidP="009C3B75">
      <w:pPr>
        <w:widowControl w:val="0"/>
        <w:spacing w:before="7" w:line="240" w:lineRule="auto"/>
        <w:ind w:left="500" w:right="27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сравнивать объекты живой и неживой природы на основе внешних признаков; ориентироваться на местности по местным природным признакам, Солнцу,</w:t>
      </w:r>
    </w:p>
    <w:p w:rsidR="00297EAD" w:rsidRPr="00032097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компасу;</w:t>
      </w:r>
    </w:p>
    <w:p w:rsidR="00297EAD" w:rsidRPr="00032097" w:rsidRDefault="00297EAD" w:rsidP="009C3B75">
      <w:pPr>
        <w:widowControl w:val="0"/>
        <w:spacing w:before="23" w:line="240" w:lineRule="auto"/>
        <w:ind w:right="-41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создавать по заданному плану развёрнутые высказывания о природе и обществе;</w:t>
      </w:r>
    </w:p>
    <w:p w:rsidR="00297EAD" w:rsidRPr="00032097" w:rsidRDefault="00297EAD" w:rsidP="009C3B75">
      <w:pPr>
        <w:widowControl w:val="0"/>
        <w:spacing w:line="240" w:lineRule="auto"/>
        <w:ind w:left="-88" w:right="26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использовать для ответов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на вопросы небольшие тексты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природе и обществе; соблюдать правила нравственного поведения в социуме и в природе, оценивать примеры положительного и негативного отношения к объектам</w:t>
      </w:r>
    </w:p>
    <w:p w:rsidR="00297EAD" w:rsidRPr="00032097" w:rsidRDefault="00297EAD" w:rsidP="009C3B75">
      <w:pPr>
        <w:widowControl w:val="0"/>
        <w:spacing w:before="1"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природы, проявления внимания, помощи людям, нуждающимся в ней;</w:t>
      </w:r>
    </w:p>
    <w:p w:rsidR="00297EAD" w:rsidRPr="00032097" w:rsidRDefault="00297EAD" w:rsidP="009C3B75">
      <w:pPr>
        <w:widowControl w:val="0"/>
        <w:spacing w:before="24" w:line="240" w:lineRule="auto"/>
        <w:ind w:right="-43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297EAD" w:rsidRPr="00032097" w:rsidRDefault="00297EAD" w:rsidP="009C3B75">
      <w:pPr>
        <w:widowControl w:val="0"/>
        <w:spacing w:line="240" w:lineRule="auto"/>
        <w:ind w:left="570"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соблюдать режим дня и питания;</w:t>
      </w:r>
    </w:p>
    <w:p w:rsidR="00297EAD" w:rsidRPr="00032097" w:rsidRDefault="00297EAD" w:rsidP="009C3B75">
      <w:pPr>
        <w:widowControl w:val="0"/>
        <w:spacing w:before="31" w:line="240" w:lineRule="auto"/>
        <w:ind w:right="-46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безопасно использовать мессенджеры в условиях контролируемого доступа в информационно-коммуникационную сеть «Интернет»;</w:t>
      </w:r>
    </w:p>
    <w:p w:rsidR="00297EAD" w:rsidRDefault="00297EAD" w:rsidP="009C3B75">
      <w:pPr>
        <w:widowControl w:val="0"/>
        <w:spacing w:line="240" w:lineRule="auto"/>
        <w:ind w:right="-42" w:firstLine="569"/>
        <w:rPr>
          <w:rFonts w:ascii="Times New Roman" w:hAnsi="Times New Roman" w:cs="Times New Roman"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color w:val="000000"/>
          <w:sz w:val="24"/>
          <w:szCs w:val="24"/>
        </w:rPr>
        <w:t>безопасно осуществлять коммуникацию в школьных сообществах с помощью учителя (при необходимости).</w:t>
      </w:r>
    </w:p>
    <w:p w:rsidR="00297EAD" w:rsidRDefault="00297EAD" w:rsidP="009C3B75">
      <w:pPr>
        <w:widowControl w:val="0"/>
        <w:spacing w:line="240" w:lineRule="auto"/>
        <w:ind w:right="-42" w:firstLine="569"/>
        <w:rPr>
          <w:rFonts w:ascii="Times New Roman" w:hAnsi="Times New Roman" w:cs="Times New Roman"/>
          <w:color w:val="000000"/>
          <w:sz w:val="24"/>
          <w:szCs w:val="24"/>
        </w:rPr>
      </w:pPr>
    </w:p>
    <w:p w:rsidR="00297EAD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Default="00297EAD" w:rsidP="005E263A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320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</w:p>
    <w:p w:rsidR="00297EAD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7EAD" w:rsidRDefault="00297EAD" w:rsidP="009C3B75">
      <w:pPr>
        <w:widowControl w:val="0"/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 КЛАСС</w:t>
      </w:r>
    </w:p>
    <w:p w:rsidR="00297EAD" w:rsidRPr="00032097" w:rsidRDefault="00297EAD" w:rsidP="009C3B75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CellSpacing w:w="20" w:type="nil"/>
        <w:tblInd w:w="-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585"/>
        <w:gridCol w:w="3661"/>
        <w:gridCol w:w="946"/>
        <w:gridCol w:w="1489"/>
        <w:gridCol w:w="1258"/>
        <w:gridCol w:w="2294"/>
      </w:tblGrid>
      <w:tr w:rsidR="00297EAD" w:rsidRPr="00A65975" w:rsidTr="00EE6E78">
        <w:trPr>
          <w:trHeight w:val="144"/>
          <w:tblCellSpacing w:w="20" w:type="nil"/>
        </w:trPr>
        <w:tc>
          <w:tcPr>
            <w:tcW w:w="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№ п/п</w:t>
            </w:r>
          </w:p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</w:p>
        </w:tc>
        <w:tc>
          <w:tcPr>
            <w:tcW w:w="36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Наименование разделов и тем программы</w:t>
            </w:r>
          </w:p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</w:p>
        </w:tc>
        <w:tc>
          <w:tcPr>
            <w:tcW w:w="3693" w:type="dxa"/>
            <w:gridSpan w:val="3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Количество часов</w:t>
            </w:r>
          </w:p>
        </w:tc>
        <w:tc>
          <w:tcPr>
            <w:tcW w:w="22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Электронные (цифровые) образовательные ресурсы</w:t>
            </w:r>
          </w:p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</w:p>
        </w:tc>
      </w:tr>
      <w:tr w:rsidR="00297EAD" w:rsidRPr="00A65975" w:rsidTr="00EE6E78">
        <w:trPr>
          <w:trHeight w:val="144"/>
          <w:tblCellSpacing w:w="20" w:type="nil"/>
        </w:trPr>
        <w:tc>
          <w:tcPr>
            <w:tcW w:w="5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7EAD" w:rsidRPr="00A65975" w:rsidRDefault="00297EAD" w:rsidP="00EE6E78">
            <w:pPr>
              <w:spacing w:after="200" w:line="276" w:lineRule="auto"/>
              <w:rPr>
                <w:rFonts w:cs="Times New Roman"/>
                <w:lang w:val="en-US" w:eastAsia="en-US"/>
              </w:rPr>
            </w:pPr>
          </w:p>
        </w:tc>
        <w:tc>
          <w:tcPr>
            <w:tcW w:w="36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7EAD" w:rsidRPr="00A65975" w:rsidRDefault="00297EAD" w:rsidP="00EE6E78">
            <w:pPr>
              <w:spacing w:after="200" w:line="276" w:lineRule="auto"/>
              <w:rPr>
                <w:rFonts w:cs="Times New Roman"/>
                <w:lang w:val="en-US" w:eastAsia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Всего</w:t>
            </w:r>
          </w:p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Контроль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-</w:t>
            </w:r>
            <w:r w:rsidRPr="00A65975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ные работы</w:t>
            </w:r>
          </w:p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Практи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-</w:t>
            </w:r>
            <w:r w:rsidRPr="00A65975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ческие работы</w:t>
            </w:r>
          </w:p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</w:p>
        </w:tc>
        <w:tc>
          <w:tcPr>
            <w:tcW w:w="22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7EAD" w:rsidRPr="00A65975" w:rsidRDefault="00297EAD" w:rsidP="00EE6E78">
            <w:pPr>
              <w:spacing w:after="200" w:line="276" w:lineRule="auto"/>
              <w:rPr>
                <w:rFonts w:cs="Times New Roman"/>
                <w:lang w:val="en-US" w:eastAsia="en-US"/>
              </w:rPr>
            </w:pPr>
          </w:p>
        </w:tc>
      </w:tr>
      <w:tr w:rsidR="00297EAD" w:rsidRPr="00A65975" w:rsidTr="00EE6E78">
        <w:trPr>
          <w:trHeight w:val="144"/>
          <w:tblCellSpacing w:w="20" w:type="nil"/>
        </w:trPr>
        <w:tc>
          <w:tcPr>
            <w:tcW w:w="10216" w:type="dxa"/>
            <w:gridSpan w:val="6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Раздел 1.</w:t>
            </w: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r w:rsidRPr="00A65975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Человек и общество</w:t>
            </w:r>
          </w:p>
        </w:tc>
      </w:tr>
      <w:tr w:rsidR="00297EAD" w:rsidRPr="00A65975" w:rsidTr="00EE6E7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1.1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Наша родина - Россия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12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294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A65975" w:rsidTr="00EE6E7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1.2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Семья. Родословная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294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A65975" w:rsidTr="00EE6E7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1.3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rPr>
                <w:rFonts w:cs="Times New Roman"/>
                <w:lang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Культура поведения в общественных местах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294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A65975" w:rsidTr="00EE6E78">
        <w:trPr>
          <w:trHeight w:val="144"/>
          <w:tblCellSpacing w:w="20" w:type="nil"/>
        </w:trPr>
        <w:tc>
          <w:tcPr>
            <w:tcW w:w="4229" w:type="dxa"/>
            <w:gridSpan w:val="2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16</w:t>
            </w:r>
          </w:p>
        </w:tc>
        <w:tc>
          <w:tcPr>
            <w:tcW w:w="5041" w:type="dxa"/>
            <w:gridSpan w:val="3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after="200" w:line="276" w:lineRule="auto"/>
              <w:rPr>
                <w:rFonts w:cs="Times New Roman"/>
                <w:lang w:val="en-US" w:eastAsia="en-US"/>
              </w:rPr>
            </w:pPr>
          </w:p>
        </w:tc>
      </w:tr>
      <w:tr w:rsidR="00297EAD" w:rsidRPr="00A65975" w:rsidTr="00EE6E78">
        <w:trPr>
          <w:trHeight w:val="144"/>
          <w:tblCellSpacing w:w="20" w:type="nil"/>
        </w:trPr>
        <w:tc>
          <w:tcPr>
            <w:tcW w:w="10216" w:type="dxa"/>
            <w:gridSpan w:val="6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Раздел 2.</w:t>
            </w: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r w:rsidRPr="00A65975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Человек и природа</w:t>
            </w:r>
          </w:p>
        </w:tc>
      </w:tr>
      <w:tr w:rsidR="00297EAD" w:rsidRPr="00A65975" w:rsidTr="00EE6E7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2.1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2294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A65975" w:rsidTr="00EE6E7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2.2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Многообразие растений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2294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A65975" w:rsidTr="00EE6E7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2.3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Многообразие животных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2294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A65975" w:rsidTr="00EE6E7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2.4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Красная книга России. Заповедники и природные парки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2294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A65975" w:rsidTr="00EE6E78">
        <w:trPr>
          <w:trHeight w:val="144"/>
          <w:tblCellSpacing w:w="20" w:type="nil"/>
        </w:trPr>
        <w:tc>
          <w:tcPr>
            <w:tcW w:w="4229" w:type="dxa"/>
            <w:gridSpan w:val="2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 34 </w:t>
            </w:r>
          </w:p>
        </w:tc>
        <w:tc>
          <w:tcPr>
            <w:tcW w:w="5041" w:type="dxa"/>
            <w:gridSpan w:val="3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after="200" w:line="276" w:lineRule="auto"/>
              <w:rPr>
                <w:rFonts w:cs="Times New Roman"/>
                <w:lang w:val="en-US" w:eastAsia="en-US"/>
              </w:rPr>
            </w:pPr>
          </w:p>
        </w:tc>
      </w:tr>
      <w:tr w:rsidR="00297EAD" w:rsidRPr="00A65975" w:rsidTr="00EE6E78">
        <w:trPr>
          <w:trHeight w:val="144"/>
          <w:tblCellSpacing w:w="20" w:type="nil"/>
        </w:trPr>
        <w:tc>
          <w:tcPr>
            <w:tcW w:w="10216" w:type="dxa"/>
            <w:gridSpan w:val="6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Раздел 3.</w:t>
            </w: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r w:rsidRPr="00A65975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Правила безопасной жизнедеятельности</w:t>
            </w:r>
          </w:p>
        </w:tc>
      </w:tr>
      <w:tr w:rsidR="00297EAD" w:rsidRPr="00A65975" w:rsidTr="00EE6E7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3.1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Здоровый образ жизни школьника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2294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A65975" w:rsidTr="00EE6E78">
        <w:trPr>
          <w:trHeight w:val="144"/>
          <w:tblCellSpacing w:w="20" w:type="nil"/>
        </w:trPr>
        <w:tc>
          <w:tcPr>
            <w:tcW w:w="56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3.2</w:t>
            </w:r>
          </w:p>
        </w:tc>
        <w:tc>
          <w:tcPr>
            <w:tcW w:w="3661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2294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A65975" w:rsidTr="00EE6E78">
        <w:trPr>
          <w:trHeight w:val="144"/>
          <w:tblCellSpacing w:w="20" w:type="nil"/>
        </w:trPr>
        <w:tc>
          <w:tcPr>
            <w:tcW w:w="4229" w:type="dxa"/>
            <w:gridSpan w:val="2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 12 </w:t>
            </w:r>
          </w:p>
        </w:tc>
        <w:tc>
          <w:tcPr>
            <w:tcW w:w="5041" w:type="dxa"/>
            <w:gridSpan w:val="3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after="200" w:line="276" w:lineRule="auto"/>
              <w:rPr>
                <w:rFonts w:cs="Times New Roman"/>
                <w:lang w:val="en-US" w:eastAsia="en-US"/>
              </w:rPr>
            </w:pPr>
          </w:p>
        </w:tc>
      </w:tr>
      <w:tr w:rsidR="00297EAD" w:rsidRPr="00A65975" w:rsidTr="00EE6E78">
        <w:trPr>
          <w:trHeight w:val="144"/>
          <w:tblCellSpacing w:w="20" w:type="nil"/>
        </w:trPr>
        <w:tc>
          <w:tcPr>
            <w:tcW w:w="4229" w:type="dxa"/>
            <w:gridSpan w:val="2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Резервное время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 6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 3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294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</w:p>
        </w:tc>
      </w:tr>
      <w:tr w:rsidR="00297EAD" w:rsidRPr="00A65975" w:rsidTr="00EE6E78">
        <w:trPr>
          <w:trHeight w:val="144"/>
          <w:tblCellSpacing w:w="20" w:type="nil"/>
        </w:trPr>
        <w:tc>
          <w:tcPr>
            <w:tcW w:w="4229" w:type="dxa"/>
            <w:gridSpan w:val="2"/>
            <w:tcMar>
              <w:top w:w="50" w:type="dxa"/>
              <w:left w:w="100" w:type="dxa"/>
            </w:tcMar>
            <w:vAlign w:val="center"/>
          </w:tcPr>
          <w:p w:rsidR="00297EAD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ОБЩЕЕ КОЛИЧЕСТВО ЧАСОВ</w:t>
            </w:r>
          </w:p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68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 6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A65975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2294" w:type="dxa"/>
            <w:tcMar>
              <w:top w:w="50" w:type="dxa"/>
              <w:left w:w="100" w:type="dxa"/>
            </w:tcMar>
            <w:vAlign w:val="center"/>
          </w:tcPr>
          <w:p w:rsidR="00297EAD" w:rsidRPr="00A65975" w:rsidRDefault="00297EAD" w:rsidP="00EE6E78">
            <w:pPr>
              <w:spacing w:after="200" w:line="276" w:lineRule="auto"/>
              <w:rPr>
                <w:rFonts w:cs="Times New Roman"/>
                <w:lang w:val="en-US" w:eastAsia="en-US"/>
              </w:rPr>
            </w:pPr>
          </w:p>
        </w:tc>
      </w:tr>
    </w:tbl>
    <w:p w:rsidR="00297EAD" w:rsidRPr="00032097" w:rsidRDefault="00297EAD" w:rsidP="009C3B75">
      <w:pPr>
        <w:widowControl w:val="0"/>
        <w:spacing w:line="240" w:lineRule="auto"/>
        <w:ind w:right="-42" w:firstLine="569"/>
        <w:rPr>
          <w:rFonts w:ascii="Times New Roman" w:hAnsi="Times New Roman" w:cs="Times New Roman"/>
          <w:color w:val="000000"/>
          <w:sz w:val="24"/>
          <w:szCs w:val="24"/>
        </w:rPr>
      </w:pPr>
    </w:p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 w:rsidP="00891E0A">
      <w:pPr>
        <w:spacing w:after="109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828">
        <w:rPr>
          <w:rFonts w:ascii="Times New Roman" w:hAnsi="Times New Roman" w:cs="Times New Roman"/>
          <w:b/>
          <w:sz w:val="24"/>
          <w:szCs w:val="24"/>
        </w:rPr>
        <w:t>ПОУРОЧНОЕ ПЛАНИРОВАНИЕ</w:t>
      </w:r>
    </w:p>
    <w:p w:rsidR="00297EAD" w:rsidRDefault="00297EAD" w:rsidP="005E263A">
      <w:pPr>
        <w:spacing w:after="109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W w:w="11057" w:type="dxa"/>
        <w:tblCellSpacing w:w="20" w:type="nil"/>
        <w:tblInd w:w="-4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720"/>
        <w:gridCol w:w="3179"/>
        <w:gridCol w:w="946"/>
        <w:gridCol w:w="1547"/>
        <w:gridCol w:w="1273"/>
        <w:gridCol w:w="1132"/>
        <w:gridCol w:w="2260"/>
      </w:tblGrid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№ п/п</w:t>
            </w:r>
          </w:p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</w:p>
        </w:tc>
        <w:tc>
          <w:tcPr>
            <w:tcW w:w="3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Тема урока</w:t>
            </w:r>
          </w:p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</w:p>
        </w:tc>
        <w:tc>
          <w:tcPr>
            <w:tcW w:w="3766" w:type="dxa"/>
            <w:gridSpan w:val="3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Количество часов</w:t>
            </w:r>
          </w:p>
        </w:tc>
        <w:tc>
          <w:tcPr>
            <w:tcW w:w="11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Дата изуче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-</w:t>
            </w:r>
            <w:r w:rsidRPr="0078712D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ния</w:t>
            </w:r>
          </w:p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</w:p>
        </w:tc>
        <w:tc>
          <w:tcPr>
            <w:tcW w:w="22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Электронные цифровые образовательные ресурсы</w:t>
            </w:r>
          </w:p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7EAD" w:rsidRPr="0078712D" w:rsidRDefault="00297EAD" w:rsidP="00EE6E78">
            <w:pPr>
              <w:spacing w:after="200" w:line="276" w:lineRule="auto"/>
              <w:rPr>
                <w:rFonts w:cs="Times New Roman"/>
                <w:lang w:val="en-US" w:eastAsia="en-US"/>
              </w:rPr>
            </w:pPr>
          </w:p>
        </w:tc>
        <w:tc>
          <w:tcPr>
            <w:tcW w:w="31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7EAD" w:rsidRPr="0078712D" w:rsidRDefault="00297EAD" w:rsidP="00EE6E78">
            <w:pPr>
              <w:spacing w:after="200" w:line="276" w:lineRule="auto"/>
              <w:rPr>
                <w:rFonts w:cs="Times New Roman"/>
                <w:lang w:val="en-US" w:eastAsia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Всего</w:t>
            </w:r>
          </w:p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Контроль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-</w:t>
            </w:r>
            <w:r w:rsidRPr="0078712D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ные работы</w:t>
            </w:r>
          </w:p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Практи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-</w:t>
            </w:r>
            <w:r w:rsidRPr="0078712D">
              <w:rPr>
                <w:rFonts w:ascii="Times New Roman" w:hAnsi="Times New Roman" w:cs="Times New Roman"/>
                <w:b/>
                <w:color w:val="000000"/>
                <w:sz w:val="24"/>
                <w:lang w:val="en-US" w:eastAsia="en-US"/>
              </w:rPr>
              <w:t>ческие работы</w:t>
            </w:r>
          </w:p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</w:p>
        </w:tc>
        <w:tc>
          <w:tcPr>
            <w:tcW w:w="11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7EAD" w:rsidRPr="0078712D" w:rsidRDefault="00297EAD" w:rsidP="00EE6E78">
            <w:pPr>
              <w:spacing w:after="200" w:line="276" w:lineRule="auto"/>
              <w:rPr>
                <w:rFonts w:cs="Times New Roman"/>
                <w:lang w:val="en-US" w:eastAsia="en-US"/>
              </w:rPr>
            </w:pPr>
          </w:p>
        </w:tc>
        <w:tc>
          <w:tcPr>
            <w:tcW w:w="22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7EAD" w:rsidRPr="0078712D" w:rsidRDefault="00297EAD" w:rsidP="00EE6E78">
            <w:pPr>
              <w:spacing w:after="200" w:line="276" w:lineRule="auto"/>
              <w:rPr>
                <w:rFonts w:cs="Times New Roman"/>
                <w:lang w:val="en-US" w:eastAsia="en-US"/>
              </w:rPr>
            </w:pP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Наша Родина - Россия, Российская Федерация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04.09.24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Москва - столица России. Герб Москвы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06.09.24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11.09.24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Страницы истории: как Москва строилась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13.09.24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18.09.24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Народы России. Народы Севера: традиции, обычаи, праздники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20.09.24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Родной край, его природные достопримечательности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25.09.24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Значимые события истории родного края. </w:t>
            </w: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Исторические памятники, старинные постройки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27.09.24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9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02.10.24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10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04.10.24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Мир профессий жителей нашего региона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09.10.24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12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Зачем человек трудится? Ценность труда и трудолюбия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11.10.24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13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Родословная. Родословное древо, история семьи. </w:t>
            </w: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Предшествующие поколения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16.10.24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14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Семейные ценности и традиции. Труд, досуг, занятия членов семьи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18.10.24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15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23.10.24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16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25.10.24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17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06.11.24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18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08.11.24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19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Резервный урок.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Тематическая проверочная работа по разделу "Человек и общество"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13.11.24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20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15.11.24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21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20.11.24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22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Земля – живая планета Солнечной системы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22.11.24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23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Почему на Земле есть жизнь? </w:t>
            </w: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Условия жизни на Земле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27.11.24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24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Модели Земли. Практическая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29.11.24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25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Ориентирование на местности. Практическая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04</w:t>
            </w:r>
            <w:r w:rsidRPr="00891D47">
              <w:rPr>
                <w:rFonts w:ascii="Times New Roman" w:hAnsi="Times New Roman" w:cs="Times New Roman"/>
                <w:lang w:eastAsia="en-US"/>
              </w:rPr>
              <w:t>.12.23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26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Ориентирование на местности с использованием компаса. </w:t>
            </w: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Практическая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06.12.24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27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11.12.24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28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91D47">
              <w:rPr>
                <w:rFonts w:ascii="Times New Roman" w:hAnsi="Times New Roman" w:cs="Times New Roman"/>
                <w:lang w:eastAsia="en-US"/>
              </w:rPr>
              <w:t>13.12.2</w:t>
            </w: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29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18.12.24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30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Кустарники нашего края: узнавание, название, краткое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20.12.24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31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25.12.24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32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27.12.24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33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08.01.25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34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Растения дикорастущие и культурные: общее и различия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10.01.25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35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Многообразие животных родного края и разных территорий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15.01.25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36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17.01.25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37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22.01.25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38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24.01.25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39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29.01.25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40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31.01.25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41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05.02.25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42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Животные и их потомство Размножение животных. </w:t>
            </w: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Стадии развития насекомого, земноводных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07.02.25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43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12.02.25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44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14.02.25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45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19.02.25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46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21.02.25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47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26.02.25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48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28.02.25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49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Заповедники: значение для охраны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05.03.25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50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07.03.25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51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12.03.25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52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Заповедники Юга России (Кавказский заповедник)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14.03.25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53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19.03.25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54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21.03.25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55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Резервный урок.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Тематическая проверочная работа по разделу "Человек и природа"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02.04.25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56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04.04.25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57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Рациональное питание: количество приемов пищи и рацион питания. </w:t>
            </w: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Витамины и здоровье ребенка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09.04.25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58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11.04.25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59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16.04.25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60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18.04.25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61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23.04.25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62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25.04.25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63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Правила безопасного поведения пассажира наземного транспорта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30.04.25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64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Знаки безопасности на общественном транспорте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02.05.25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65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Правила безопасного поведения пассажира метро. </w:t>
            </w: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Знаки безопасности в метро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07.05.25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66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14.05.25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67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577B63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16.05.25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72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68</w:t>
            </w:r>
          </w:p>
        </w:tc>
        <w:tc>
          <w:tcPr>
            <w:tcW w:w="3179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rPr>
                <w:rFonts w:cs="Times New Roman"/>
                <w:lang w:eastAsia="en-US"/>
              </w:rPr>
            </w:pPr>
            <w:r w:rsidRPr="00577B63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Безопасное пользование Интернетом</w:t>
            </w: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0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297EAD" w:rsidRPr="00891D47" w:rsidRDefault="00297EAD" w:rsidP="00EE6E78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21.05.25</w:t>
            </w: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>uchi.ru</w:t>
            </w:r>
          </w:p>
        </w:tc>
      </w:tr>
      <w:tr w:rsidR="00297EAD" w:rsidRPr="0078712D" w:rsidTr="005E263A">
        <w:trPr>
          <w:trHeight w:val="144"/>
          <w:tblCellSpacing w:w="20" w:type="nil"/>
        </w:trPr>
        <w:tc>
          <w:tcPr>
            <w:tcW w:w="3899" w:type="dxa"/>
            <w:gridSpan w:val="2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 </w:t>
            </w: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68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 3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line="276" w:lineRule="auto"/>
              <w:ind w:left="135"/>
              <w:jc w:val="center"/>
              <w:rPr>
                <w:rFonts w:cs="Times New Roman"/>
                <w:lang w:val="en-US" w:eastAsia="en-US"/>
              </w:rPr>
            </w:pPr>
            <w:r w:rsidRPr="0078712D">
              <w:rPr>
                <w:rFonts w:ascii="Times New Roman" w:hAnsi="Times New Roman" w:cs="Times New Roman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3392" w:type="dxa"/>
            <w:gridSpan w:val="2"/>
            <w:tcMar>
              <w:top w:w="50" w:type="dxa"/>
              <w:left w:w="100" w:type="dxa"/>
            </w:tcMar>
            <w:vAlign w:val="center"/>
          </w:tcPr>
          <w:p w:rsidR="00297EAD" w:rsidRPr="0078712D" w:rsidRDefault="00297EAD" w:rsidP="00EE6E78">
            <w:pPr>
              <w:spacing w:after="200" w:line="276" w:lineRule="auto"/>
              <w:rPr>
                <w:rFonts w:cs="Times New Roman"/>
                <w:lang w:val="en-US" w:eastAsia="en-US"/>
              </w:rPr>
            </w:pPr>
          </w:p>
        </w:tc>
      </w:tr>
    </w:tbl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Default="00297EAD"/>
    <w:p w:rsidR="00297EAD" w:rsidRPr="00B22BEA" w:rsidRDefault="00297EAD" w:rsidP="0084226B">
      <w:pPr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b/>
          <w:sz w:val="24"/>
          <w:szCs w:val="24"/>
          <w:lang w:eastAsia="en-US"/>
        </w:rPr>
        <w:t>УЧЕБНО-МЕТОДИЧЕСКОЕ ОБЕСПЕЧЕНИЕ ОБРАЗОВАТЕЛЬНОГО ПРОЦЕССА</w:t>
      </w:r>
    </w:p>
    <w:p w:rsidR="00297EAD" w:rsidRPr="00B22BEA" w:rsidRDefault="00297EAD" w:rsidP="005E263A">
      <w:pPr>
        <w:widowControl w:val="0"/>
        <w:autoSpaceDE w:val="0"/>
        <w:autoSpaceDN w:val="0"/>
        <w:spacing w:before="184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b/>
          <w:spacing w:val="-2"/>
          <w:w w:val="95"/>
          <w:sz w:val="24"/>
          <w:szCs w:val="24"/>
          <w:lang w:eastAsia="en-US"/>
        </w:rPr>
        <w:t>ОБЯЗАТЕЛЬНЫЕ</w:t>
      </w:r>
      <w:r w:rsidRPr="00B22BEA">
        <w:rPr>
          <w:rFonts w:ascii="Times New Roman" w:hAnsi="Times New Roman" w:cs="Times New Roman"/>
          <w:b/>
          <w:spacing w:val="17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b/>
          <w:spacing w:val="-2"/>
          <w:w w:val="95"/>
          <w:sz w:val="24"/>
          <w:szCs w:val="24"/>
          <w:lang w:eastAsia="en-US"/>
        </w:rPr>
        <w:t>УЧЕБНЫЕ</w:t>
      </w:r>
      <w:r w:rsidRPr="00B22BEA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b/>
          <w:spacing w:val="-2"/>
          <w:w w:val="95"/>
          <w:sz w:val="24"/>
          <w:szCs w:val="24"/>
          <w:lang w:eastAsia="en-US"/>
        </w:rPr>
        <w:t>МАТЕРИАЛЫ</w:t>
      </w:r>
      <w:r w:rsidRPr="00B22BEA">
        <w:rPr>
          <w:rFonts w:ascii="Times New Roman" w:hAnsi="Times New Roman" w:cs="Times New Roman"/>
          <w:b/>
          <w:spacing w:val="12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b/>
          <w:spacing w:val="-2"/>
          <w:w w:val="95"/>
          <w:sz w:val="24"/>
          <w:szCs w:val="24"/>
          <w:lang w:eastAsia="en-US"/>
        </w:rPr>
        <w:t>ДЛЯ</w:t>
      </w:r>
      <w:r w:rsidRPr="00B22BEA">
        <w:rPr>
          <w:rFonts w:ascii="Times New Roman" w:hAnsi="Times New Roman" w:cs="Times New Roman"/>
          <w:b/>
          <w:spacing w:val="-4"/>
          <w:w w:val="95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b/>
          <w:spacing w:val="-2"/>
          <w:w w:val="95"/>
          <w:sz w:val="24"/>
          <w:szCs w:val="24"/>
          <w:lang w:eastAsia="en-US"/>
        </w:rPr>
        <w:t>УЧЕНИКА</w:t>
      </w:r>
    </w:p>
    <w:p w:rsidR="00297EAD" w:rsidRPr="00B22BEA" w:rsidRDefault="00297EAD" w:rsidP="0084226B">
      <w:pPr>
        <w:widowControl w:val="0"/>
        <w:tabs>
          <w:tab w:val="left" w:pos="0"/>
        </w:tabs>
        <w:autoSpaceDE w:val="0"/>
        <w:autoSpaceDN w:val="0"/>
        <w:spacing w:before="156" w:line="240" w:lineRule="auto"/>
        <w:ind w:right="251"/>
        <w:rPr>
          <w:rFonts w:ascii="Times New Roman" w:hAnsi="Times New Roman" w:cs="Times New Roman"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sz w:val="24"/>
          <w:szCs w:val="24"/>
          <w:lang w:eastAsia="en-US"/>
        </w:rPr>
        <w:t xml:space="preserve">Окружающий мир. 2 класс. Учебник для общеобразоват. учреждений с прил. на электрон. носителе. В 2 ч./ </w:t>
      </w:r>
      <w:r w:rsidRPr="00B22BEA">
        <w:rPr>
          <w:rFonts w:ascii="Times New Roman" w:hAnsi="Times New Roman" w:cs="Times New Roman"/>
          <w:w w:val="95"/>
          <w:sz w:val="24"/>
          <w:szCs w:val="24"/>
          <w:lang w:eastAsia="en-US"/>
        </w:rPr>
        <w:t>Плешаков</w:t>
      </w:r>
      <w:r w:rsidRPr="00B22BEA">
        <w:rPr>
          <w:rFonts w:ascii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w w:val="95"/>
          <w:sz w:val="24"/>
          <w:szCs w:val="24"/>
          <w:lang w:eastAsia="en-US"/>
        </w:rPr>
        <w:t>А.А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 xml:space="preserve"> – Акционерное</w:t>
      </w:r>
      <w:r w:rsidRPr="00B22BEA">
        <w:rPr>
          <w:rFonts w:ascii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>общество</w:t>
      </w:r>
      <w:r w:rsidRPr="00B22BEA"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>«Издательство</w:t>
      </w:r>
      <w:r w:rsidRPr="00B22BEA">
        <w:rPr>
          <w:rFonts w:ascii="Times New Roman" w:hAnsi="Times New Roman" w:cs="Times New Roman"/>
          <w:spacing w:val="4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 xml:space="preserve">«Просвещение». </w:t>
      </w:r>
    </w:p>
    <w:p w:rsidR="00297EAD" w:rsidRPr="00B22BEA" w:rsidRDefault="00297EAD" w:rsidP="0084226B">
      <w:pPr>
        <w:widowControl w:val="0"/>
        <w:tabs>
          <w:tab w:val="left" w:pos="0"/>
        </w:tabs>
        <w:autoSpaceDE w:val="0"/>
        <w:autoSpaceDN w:val="0"/>
        <w:spacing w:line="240" w:lineRule="auto"/>
        <w:rPr>
          <w:rFonts w:ascii="Times New Roman" w:hAnsi="Times New Roman" w:cs="Times New Roman"/>
          <w:spacing w:val="-2"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spacing w:val="-2"/>
          <w:sz w:val="24"/>
          <w:szCs w:val="24"/>
          <w:lang w:eastAsia="en-US"/>
        </w:rPr>
        <w:t>Рабочие тетради. Окружающий мир (в 2-х частях), 2 класс, Плешаков А.А., М.: Просвещение.</w:t>
      </w:r>
    </w:p>
    <w:p w:rsidR="00297EAD" w:rsidRPr="00B22BEA" w:rsidRDefault="00297EAD" w:rsidP="0084226B">
      <w:pPr>
        <w:widowControl w:val="0"/>
        <w:tabs>
          <w:tab w:val="left" w:pos="0"/>
          <w:tab w:val="left" w:pos="180"/>
        </w:tabs>
        <w:autoSpaceDE w:val="0"/>
        <w:autoSpaceDN w:val="0"/>
        <w:spacing w:before="187" w:line="240" w:lineRule="auto"/>
        <w:jc w:val="center"/>
        <w:outlineLvl w:val="0"/>
        <w:rPr>
          <w:rFonts w:ascii="Times New Roman" w:hAnsi="Times New Roman" w:cs="Times New Roman"/>
          <w:w w:val="95"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b/>
          <w:bCs/>
          <w:w w:val="90"/>
          <w:sz w:val="24"/>
          <w:szCs w:val="24"/>
          <w:lang w:eastAsia="en-US"/>
        </w:rPr>
        <w:t>МЕТОДИЧЕСКИЕ</w:t>
      </w:r>
      <w:r w:rsidRPr="00B22BEA">
        <w:rPr>
          <w:rFonts w:ascii="Times New Roman" w:hAnsi="Times New Roman" w:cs="Times New Roman"/>
          <w:b/>
          <w:bCs/>
          <w:spacing w:val="77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b/>
          <w:bCs/>
          <w:w w:val="90"/>
          <w:sz w:val="24"/>
          <w:szCs w:val="24"/>
          <w:lang w:eastAsia="en-US"/>
        </w:rPr>
        <w:t>МАТЕРИАЛЫ</w:t>
      </w:r>
      <w:r w:rsidRPr="00B22BEA">
        <w:rPr>
          <w:rFonts w:ascii="Times New Roman" w:hAnsi="Times New Roman" w:cs="Times New Roman"/>
          <w:b/>
          <w:bCs/>
          <w:spacing w:val="67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b/>
          <w:bCs/>
          <w:w w:val="90"/>
          <w:sz w:val="24"/>
          <w:szCs w:val="24"/>
          <w:lang w:eastAsia="en-US"/>
        </w:rPr>
        <w:t>ДЛЯ</w:t>
      </w:r>
      <w:r w:rsidRPr="00B22BEA">
        <w:rPr>
          <w:rFonts w:ascii="Times New Roman" w:hAnsi="Times New Roman" w:cs="Times New Roman"/>
          <w:b/>
          <w:bCs/>
          <w:spacing w:val="40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b/>
          <w:bCs/>
          <w:spacing w:val="-2"/>
          <w:w w:val="90"/>
          <w:sz w:val="24"/>
          <w:szCs w:val="24"/>
          <w:lang w:eastAsia="en-US"/>
        </w:rPr>
        <w:t>УЧИТЕЛЯ</w:t>
      </w:r>
    </w:p>
    <w:p w:rsidR="00297EAD" w:rsidRPr="00B22BEA" w:rsidRDefault="00297EAD" w:rsidP="0084226B">
      <w:pPr>
        <w:widowControl w:val="0"/>
        <w:tabs>
          <w:tab w:val="left" w:pos="0"/>
          <w:tab w:val="left" w:pos="180"/>
        </w:tabs>
        <w:autoSpaceDE w:val="0"/>
        <w:autoSpaceDN w:val="0"/>
        <w:spacing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w w:val="95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</w:t>
      </w:r>
    </w:p>
    <w:p w:rsidR="00297EAD" w:rsidRPr="00B22BEA" w:rsidRDefault="00297EAD" w:rsidP="0084226B">
      <w:pPr>
        <w:widowControl w:val="0"/>
        <w:tabs>
          <w:tab w:val="left" w:pos="0"/>
        </w:tabs>
        <w:autoSpaceDE w:val="0"/>
        <w:autoSpaceDN w:val="0"/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sz w:val="24"/>
          <w:szCs w:val="24"/>
          <w:lang w:eastAsia="en-US"/>
        </w:rPr>
        <w:t xml:space="preserve">Окружающий мир. Рабочие программы. 1 – 4 классы. </w:t>
      </w:r>
    </w:p>
    <w:p w:rsidR="00297EAD" w:rsidRPr="00B22BEA" w:rsidRDefault="00297EAD" w:rsidP="0084226B">
      <w:pPr>
        <w:widowControl w:val="0"/>
        <w:tabs>
          <w:tab w:val="left" w:pos="0"/>
        </w:tabs>
        <w:autoSpaceDE w:val="0"/>
        <w:autoSpaceDN w:val="0"/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B22BEA">
        <w:rPr>
          <w:rFonts w:ascii="Times New Roman" w:hAnsi="Times New Roman" w:cs="Times New Roman"/>
          <w:sz w:val="24"/>
          <w:szCs w:val="24"/>
          <w:lang w:eastAsia="en-US"/>
        </w:rPr>
        <w:t>Поурочные разработки по окружающему миру. 2 класс.</w:t>
      </w:r>
      <w:r w:rsidRPr="00B22BEA">
        <w:rPr>
          <w:rFonts w:ascii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 Казакова О.В., Сбоева Н.А., Гаврилкина Н.И.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 xml:space="preserve"> – М.: ВАКО.</w:t>
      </w:r>
    </w:p>
    <w:p w:rsidR="00297EAD" w:rsidRPr="00B22BEA" w:rsidRDefault="00297EAD" w:rsidP="0084226B">
      <w:pPr>
        <w:widowControl w:val="0"/>
        <w:tabs>
          <w:tab w:val="left" w:pos="0"/>
        </w:tabs>
        <w:autoSpaceDE w:val="0"/>
        <w:autoSpaceDN w:val="0"/>
        <w:spacing w:line="240" w:lineRule="auto"/>
        <w:ind w:right="2539"/>
        <w:rPr>
          <w:rFonts w:ascii="Times New Roman" w:hAnsi="Times New Roman" w:cs="Times New Roman"/>
          <w:w w:val="95"/>
          <w:sz w:val="24"/>
          <w:szCs w:val="24"/>
          <w:lang w:eastAsia="en-US"/>
        </w:rPr>
      </w:pPr>
    </w:p>
    <w:p w:rsidR="00297EAD" w:rsidRPr="00B22BEA" w:rsidRDefault="00297EAD" w:rsidP="0084226B">
      <w:pPr>
        <w:widowControl w:val="0"/>
        <w:tabs>
          <w:tab w:val="left" w:pos="0"/>
        </w:tabs>
        <w:autoSpaceDE w:val="0"/>
        <w:autoSpaceDN w:val="0"/>
        <w:spacing w:line="240" w:lineRule="auto"/>
        <w:ind w:right="2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                        </w:t>
      </w:r>
      <w:r w:rsidRPr="00B22BEA">
        <w:rPr>
          <w:rFonts w:ascii="Times New Roman" w:hAnsi="Times New Roman" w:cs="Times New Roman"/>
          <w:b/>
          <w:sz w:val="24"/>
          <w:szCs w:val="24"/>
          <w:lang w:eastAsia="en-US"/>
        </w:rPr>
        <w:t>МЕТОДИЧЕСКИЕ</w:t>
      </w:r>
      <w:r w:rsidRPr="00B22BEA">
        <w:rPr>
          <w:rFonts w:ascii="Times New Roman" w:hAnsi="Times New Roman" w:cs="Times New Roman"/>
          <w:b/>
          <w:spacing w:val="2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b/>
          <w:sz w:val="24"/>
          <w:szCs w:val="24"/>
          <w:lang w:eastAsia="en-US"/>
        </w:rPr>
        <w:t>ПОСОБИЯ</w:t>
      </w:r>
    </w:p>
    <w:p w:rsidR="00297EAD" w:rsidRPr="00B22BEA" w:rsidRDefault="00297EAD" w:rsidP="0084226B">
      <w:pPr>
        <w:widowControl w:val="0"/>
        <w:tabs>
          <w:tab w:val="left" w:pos="0"/>
        </w:tabs>
        <w:autoSpaceDE w:val="0"/>
        <w:autoSpaceDN w:val="0"/>
        <w:spacing w:line="240" w:lineRule="auto"/>
        <w:ind w:right="2539"/>
        <w:rPr>
          <w:rFonts w:ascii="Times New Roman" w:hAnsi="Times New Roman" w:cs="Times New Roman"/>
          <w:b/>
          <w:w w:val="95"/>
          <w:sz w:val="24"/>
          <w:szCs w:val="24"/>
          <w:lang w:eastAsia="en-US"/>
        </w:rPr>
      </w:pPr>
    </w:p>
    <w:p w:rsidR="00297EAD" w:rsidRPr="00B22BEA" w:rsidRDefault="00297EAD" w:rsidP="0084226B">
      <w:pPr>
        <w:widowControl w:val="0"/>
        <w:tabs>
          <w:tab w:val="left" w:pos="0"/>
        </w:tabs>
        <w:autoSpaceDE w:val="0"/>
        <w:autoSpaceDN w:val="0"/>
        <w:spacing w:line="240" w:lineRule="auto"/>
        <w:ind w:right="240"/>
        <w:rPr>
          <w:rFonts w:ascii="Times New Roman" w:hAnsi="Times New Roman" w:cs="Times New Roman"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w w:val="95"/>
          <w:sz w:val="24"/>
          <w:szCs w:val="24"/>
          <w:lang w:eastAsia="en-US"/>
        </w:rPr>
        <w:t xml:space="preserve">Плешаков А.А., От земли до неба: Атлас-определитель: Пособие для учащихся общеобразовательных учреждений. </w:t>
      </w:r>
      <w:r w:rsidRPr="00B22BEA">
        <w:rPr>
          <w:rFonts w:ascii="Times New Roman" w:hAnsi="Times New Roman" w:cs="Times New Roman"/>
          <w:w w:val="90"/>
          <w:sz w:val="24"/>
          <w:szCs w:val="24"/>
          <w:lang w:eastAsia="en-US"/>
        </w:rPr>
        <w:t xml:space="preserve">— </w:t>
      </w:r>
      <w:r w:rsidRPr="00B22BEA">
        <w:rPr>
          <w:rFonts w:ascii="Times New Roman" w:hAnsi="Times New Roman" w:cs="Times New Roman"/>
          <w:w w:val="95"/>
          <w:sz w:val="24"/>
          <w:szCs w:val="24"/>
          <w:lang w:eastAsia="en-US"/>
        </w:rPr>
        <w:t>М.: Просвещение</w:t>
      </w:r>
    </w:p>
    <w:p w:rsidR="00297EAD" w:rsidRPr="00B22BEA" w:rsidRDefault="00297EAD" w:rsidP="0084226B">
      <w:pPr>
        <w:widowControl w:val="0"/>
        <w:autoSpaceDE w:val="0"/>
        <w:autoSpaceDN w:val="0"/>
        <w:spacing w:before="8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sz w:val="24"/>
          <w:szCs w:val="24"/>
          <w:lang w:eastAsia="en-US"/>
        </w:rPr>
        <w:t>Плешаков А.А., Зелёные страницы. Книга для учащихся начальных классов.</w:t>
      </w:r>
      <w:r w:rsidRPr="00B22BEA">
        <w:rPr>
          <w:rFonts w:ascii="Times New Roman" w:hAnsi="Times New Roman" w:cs="Times New Roman"/>
          <w:w w:val="90"/>
          <w:sz w:val="24"/>
          <w:szCs w:val="24"/>
          <w:lang w:eastAsia="en-US"/>
        </w:rPr>
        <w:t xml:space="preserve"> — </w:t>
      </w:r>
      <w:r w:rsidRPr="00B22BEA">
        <w:rPr>
          <w:rFonts w:ascii="Times New Roman" w:hAnsi="Times New Roman" w:cs="Times New Roman"/>
          <w:w w:val="95"/>
          <w:sz w:val="24"/>
          <w:szCs w:val="24"/>
          <w:lang w:eastAsia="en-US"/>
        </w:rPr>
        <w:t>М.: Просвещение</w:t>
      </w:r>
    </w:p>
    <w:p w:rsidR="00297EAD" w:rsidRPr="00B22BEA" w:rsidRDefault="00297EAD" w:rsidP="0084226B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w w:val="95"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sz w:val="24"/>
          <w:szCs w:val="24"/>
          <w:lang w:eastAsia="en-US"/>
        </w:rPr>
        <w:t>Плешаков А.А., Великан на поляне.</w:t>
      </w:r>
      <w:r w:rsidRPr="00B22BEA">
        <w:rPr>
          <w:rFonts w:ascii="Times New Roman" w:hAnsi="Times New Roman" w:cs="Times New Roman"/>
          <w:w w:val="90"/>
          <w:sz w:val="24"/>
          <w:szCs w:val="24"/>
          <w:lang w:eastAsia="en-US"/>
        </w:rPr>
        <w:t xml:space="preserve"> — </w:t>
      </w:r>
      <w:r w:rsidRPr="00B22BEA">
        <w:rPr>
          <w:rFonts w:ascii="Times New Roman" w:hAnsi="Times New Roman" w:cs="Times New Roman"/>
          <w:w w:val="95"/>
          <w:sz w:val="24"/>
          <w:szCs w:val="24"/>
          <w:lang w:eastAsia="en-US"/>
        </w:rPr>
        <w:t>М.: Просвещение</w:t>
      </w:r>
    </w:p>
    <w:p w:rsidR="00297EAD" w:rsidRPr="00B22BEA" w:rsidRDefault="00297EAD" w:rsidP="0084226B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w w:val="95"/>
          <w:sz w:val="24"/>
          <w:szCs w:val="24"/>
          <w:lang w:eastAsia="en-US"/>
        </w:rPr>
        <w:t>Детская справочная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w w:val="95"/>
          <w:sz w:val="24"/>
          <w:szCs w:val="24"/>
          <w:lang w:eastAsia="en-US"/>
        </w:rPr>
        <w:t>литература (справочники,</w:t>
      </w:r>
      <w:r w:rsidRPr="00B22BEA">
        <w:rPr>
          <w:rFonts w:ascii="Times New Roman" w:hAnsi="Times New Roman" w:cs="Times New Roman"/>
          <w:spacing w:val="12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w w:val="95"/>
          <w:sz w:val="24"/>
          <w:szCs w:val="24"/>
          <w:lang w:eastAsia="en-US"/>
        </w:rPr>
        <w:t>энциклопедии) об</w:t>
      </w:r>
      <w:r w:rsidRPr="00B22BEA">
        <w:rPr>
          <w:rFonts w:ascii="Times New Roman" w:hAnsi="Times New Roman" w:cs="Times New Roman"/>
          <w:spacing w:val="-12"/>
          <w:w w:val="95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w w:val="95"/>
          <w:sz w:val="24"/>
          <w:szCs w:val="24"/>
          <w:lang w:eastAsia="en-US"/>
        </w:rPr>
        <w:t>окружающем</w:t>
      </w:r>
      <w:r w:rsidRPr="00B22BEA">
        <w:rPr>
          <w:rFonts w:ascii="Times New Roman" w:hAnsi="Times New Roman" w:cs="Times New Roman"/>
          <w:spacing w:val="13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w w:val="95"/>
          <w:sz w:val="24"/>
          <w:szCs w:val="24"/>
          <w:lang w:eastAsia="en-US"/>
        </w:rPr>
        <w:t>мире</w:t>
      </w:r>
      <w:r w:rsidRPr="00B22BEA">
        <w:rPr>
          <w:rFonts w:ascii="Times New Roman" w:hAnsi="Times New Roman" w:cs="Times New Roman"/>
          <w:spacing w:val="-6"/>
          <w:w w:val="95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w w:val="95"/>
          <w:sz w:val="24"/>
          <w:szCs w:val="24"/>
          <w:lang w:eastAsia="en-US"/>
        </w:rPr>
        <w:t>(природе,</w:t>
      </w:r>
      <w:r w:rsidRPr="00B22BEA">
        <w:rPr>
          <w:rFonts w:ascii="Times New Roman" w:hAnsi="Times New Roman" w:cs="Times New Roman"/>
          <w:spacing w:val="-2"/>
          <w:w w:val="95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w w:val="95"/>
          <w:sz w:val="24"/>
          <w:szCs w:val="24"/>
          <w:lang w:eastAsia="en-US"/>
        </w:rPr>
        <w:t xml:space="preserve">труде 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>людей,</w:t>
      </w:r>
      <w:r w:rsidRPr="00B22BEA">
        <w:rPr>
          <w:rFonts w:ascii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>общественных явлениях</w:t>
      </w:r>
      <w:r w:rsidRPr="00B22BEA">
        <w:rPr>
          <w:rFonts w:ascii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Pr="00B22BEA">
        <w:rPr>
          <w:rFonts w:ascii="Times New Roman" w:hAnsi="Times New Roman" w:cs="Times New Roman"/>
          <w:spacing w:val="-16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>пр.)</w:t>
      </w:r>
    </w:p>
    <w:p w:rsidR="00297EAD" w:rsidRPr="00B22BEA" w:rsidRDefault="00297EAD" w:rsidP="0084226B">
      <w:pPr>
        <w:widowControl w:val="0"/>
        <w:autoSpaceDE w:val="0"/>
        <w:autoSpaceDN w:val="0"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pacing w:val="-2"/>
          <w:w w:val="95"/>
          <w:sz w:val="24"/>
          <w:szCs w:val="24"/>
          <w:lang w:eastAsia="en-US"/>
        </w:rPr>
      </w:pPr>
    </w:p>
    <w:p w:rsidR="00297EAD" w:rsidRPr="00B22BEA" w:rsidRDefault="00297EAD" w:rsidP="0084226B">
      <w:pPr>
        <w:widowControl w:val="0"/>
        <w:autoSpaceDE w:val="0"/>
        <w:autoSpaceDN w:val="0"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pacing w:val="-2"/>
          <w:w w:val="95"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b/>
          <w:bCs/>
          <w:spacing w:val="-2"/>
          <w:w w:val="95"/>
          <w:sz w:val="24"/>
          <w:szCs w:val="24"/>
          <w:lang w:eastAsia="en-US"/>
        </w:rPr>
        <w:t>ЦИФРОВЫЕ</w:t>
      </w:r>
      <w:r w:rsidRPr="00B22BEA">
        <w:rPr>
          <w:rFonts w:ascii="Times New Roman" w:hAnsi="Times New Roman" w:cs="Times New Roman"/>
          <w:b/>
          <w:bCs/>
          <w:spacing w:val="13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b/>
          <w:bCs/>
          <w:spacing w:val="-2"/>
          <w:w w:val="95"/>
          <w:sz w:val="24"/>
          <w:szCs w:val="24"/>
          <w:lang w:eastAsia="en-US"/>
        </w:rPr>
        <w:t>ОБРАЗОВАТЕЛЬНЫЕ</w:t>
      </w:r>
      <w:r w:rsidRPr="00B22BEA">
        <w:rPr>
          <w:rFonts w:ascii="Times New Roman" w:hAnsi="Times New Roman" w:cs="Times New Roman"/>
          <w:b/>
          <w:bCs/>
          <w:spacing w:val="-8"/>
          <w:w w:val="95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b/>
          <w:bCs/>
          <w:spacing w:val="-2"/>
          <w:w w:val="95"/>
          <w:sz w:val="24"/>
          <w:szCs w:val="24"/>
          <w:lang w:eastAsia="en-US"/>
        </w:rPr>
        <w:t>РЕСУРСЫ</w:t>
      </w:r>
      <w:r w:rsidRPr="00B22BEA">
        <w:rPr>
          <w:rFonts w:ascii="Times New Roman" w:hAnsi="Times New Roman" w:cs="Times New Roman"/>
          <w:b/>
          <w:bCs/>
          <w:spacing w:val="4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b/>
          <w:bCs/>
          <w:spacing w:val="-2"/>
          <w:w w:val="95"/>
          <w:sz w:val="24"/>
          <w:szCs w:val="24"/>
          <w:lang w:eastAsia="en-US"/>
        </w:rPr>
        <w:t>И</w:t>
      </w:r>
      <w:r w:rsidRPr="00B22BEA">
        <w:rPr>
          <w:rFonts w:ascii="Times New Roman" w:hAnsi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b/>
          <w:bCs/>
          <w:spacing w:val="-2"/>
          <w:w w:val="95"/>
          <w:sz w:val="24"/>
          <w:szCs w:val="24"/>
          <w:lang w:eastAsia="en-US"/>
        </w:rPr>
        <w:t>РЕСУРСЫ</w:t>
      </w:r>
      <w:r w:rsidRPr="00B22BEA">
        <w:rPr>
          <w:rFonts w:ascii="Times New Roman" w:hAnsi="Times New Roman" w:cs="Times New Roman"/>
          <w:b/>
          <w:bCs/>
          <w:spacing w:val="14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b/>
          <w:bCs/>
          <w:spacing w:val="-2"/>
          <w:w w:val="95"/>
          <w:sz w:val="24"/>
          <w:szCs w:val="24"/>
          <w:lang w:eastAsia="en-US"/>
        </w:rPr>
        <w:t>СЕТИ</w:t>
      </w:r>
      <w:r w:rsidRPr="00B22BEA">
        <w:rPr>
          <w:rFonts w:ascii="Times New Roman" w:hAnsi="Times New Roman" w:cs="Times New Roman"/>
          <w:b/>
          <w:bCs/>
          <w:spacing w:val="7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b/>
          <w:bCs/>
          <w:spacing w:val="-2"/>
          <w:w w:val="95"/>
          <w:sz w:val="24"/>
          <w:szCs w:val="24"/>
          <w:lang w:eastAsia="en-US"/>
        </w:rPr>
        <w:t>ИНТЕРНЕТ</w:t>
      </w:r>
    </w:p>
    <w:p w:rsidR="00297EAD" w:rsidRPr="00B22BEA" w:rsidRDefault="00297EAD" w:rsidP="0084226B">
      <w:pPr>
        <w:widowControl w:val="0"/>
        <w:autoSpaceDE w:val="0"/>
        <w:autoSpaceDN w:val="0"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pacing w:val="-2"/>
          <w:w w:val="95"/>
          <w:sz w:val="24"/>
          <w:szCs w:val="24"/>
          <w:lang w:eastAsia="en-US"/>
        </w:rPr>
      </w:pPr>
    </w:p>
    <w:p w:rsidR="00297EAD" w:rsidRPr="00B22BEA" w:rsidRDefault="00297EAD" w:rsidP="0084226B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spacing w:val="-3"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sz w:val="24"/>
          <w:szCs w:val="24"/>
          <w:lang w:val="en-US" w:eastAsia="en-US"/>
        </w:rPr>
        <w:t>CD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Pr="00B22BEA">
        <w:rPr>
          <w:rFonts w:ascii="Times New Roman" w:hAnsi="Times New Roman" w:cs="Times New Roman"/>
          <w:sz w:val="24"/>
          <w:szCs w:val="24"/>
          <w:lang w:val="en-US" w:eastAsia="en-US"/>
        </w:rPr>
        <w:t>ROM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>. Электронное</w:t>
      </w:r>
      <w:r w:rsidRPr="00B22BEA">
        <w:rPr>
          <w:rFonts w:ascii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>приложение</w:t>
      </w:r>
      <w:r w:rsidRPr="00B22BEA">
        <w:rPr>
          <w:rFonts w:ascii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>к</w:t>
      </w:r>
      <w:r w:rsidRPr="00B22BEA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>учебнику</w:t>
      </w:r>
      <w:r w:rsidRPr="00B22BEA">
        <w:rPr>
          <w:rFonts w:ascii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>«Окружающий мир»,</w:t>
      </w:r>
      <w:r w:rsidRPr="00B22BEA">
        <w:rPr>
          <w:rFonts w:ascii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>2 класс,</w:t>
      </w:r>
      <w:r w:rsidRPr="00B22BEA">
        <w:rPr>
          <w:rFonts w:ascii="Times New Roman" w:hAnsi="Times New Roman" w:cs="Times New Roman"/>
          <w:spacing w:val="-57"/>
          <w:sz w:val="24"/>
          <w:szCs w:val="24"/>
          <w:lang w:eastAsia="en-US"/>
        </w:rPr>
        <w:t xml:space="preserve">              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>Плешаков А.А.</w:t>
      </w:r>
    </w:p>
    <w:p w:rsidR="00297EAD" w:rsidRPr="00B22BEA" w:rsidRDefault="00297EAD" w:rsidP="0084226B">
      <w:pPr>
        <w:widowControl w:val="0"/>
        <w:autoSpaceDE w:val="0"/>
        <w:autoSpaceDN w:val="0"/>
        <w:spacing w:line="240" w:lineRule="auto"/>
        <w:ind w:left="377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97EAD" w:rsidRPr="00B22BEA" w:rsidRDefault="00297EAD" w:rsidP="0084226B">
      <w:pPr>
        <w:spacing w:after="160" w:line="256" w:lineRule="auto"/>
        <w:ind w:right="-284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b/>
          <w:sz w:val="24"/>
          <w:szCs w:val="24"/>
          <w:lang w:eastAsia="en-US"/>
        </w:rPr>
        <w:t>МАТЕРИАЛЬНО-ТЕХНИЧЕСКОЕ ОБЕСПЕЧЕНИЕ ОБРАЗОВАТЕЛЬНОГО  ПРОЦЕССА</w:t>
      </w:r>
    </w:p>
    <w:p w:rsidR="00297EAD" w:rsidRPr="00B22BEA" w:rsidRDefault="00297EAD" w:rsidP="00EE4C6B">
      <w:pPr>
        <w:widowControl w:val="0"/>
        <w:autoSpaceDE w:val="0"/>
        <w:autoSpaceDN w:val="0"/>
        <w:spacing w:line="24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b/>
          <w:sz w:val="24"/>
          <w:szCs w:val="24"/>
          <w:lang w:eastAsia="en-US"/>
        </w:rPr>
        <w:t>УЧЕБНОЕ</w:t>
      </w:r>
      <w:r w:rsidRPr="00B22BEA">
        <w:rPr>
          <w:rFonts w:ascii="Times New Roman" w:hAnsi="Times New Roman" w:cs="Times New Roman"/>
          <w:b/>
          <w:spacing w:val="-7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b/>
          <w:spacing w:val="-2"/>
          <w:sz w:val="24"/>
          <w:szCs w:val="24"/>
          <w:lang w:eastAsia="en-US"/>
        </w:rPr>
        <w:t>ОБОРУДОВАНИЕ</w:t>
      </w:r>
    </w:p>
    <w:p w:rsidR="00297EAD" w:rsidRPr="00B22BEA" w:rsidRDefault="00297EAD" w:rsidP="0084226B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b/>
          <w:spacing w:val="-2"/>
          <w:sz w:val="24"/>
          <w:szCs w:val="24"/>
          <w:lang w:eastAsia="en-US"/>
        </w:rPr>
      </w:pPr>
    </w:p>
    <w:p w:rsidR="00297EAD" w:rsidRPr="00B22BEA" w:rsidRDefault="00297EAD" w:rsidP="0084226B">
      <w:pPr>
        <w:widowControl w:val="0"/>
        <w:tabs>
          <w:tab w:val="left" w:pos="891"/>
        </w:tabs>
        <w:autoSpaceDE w:val="0"/>
        <w:autoSpaceDN w:val="0"/>
        <w:spacing w:line="240" w:lineRule="auto"/>
        <w:ind w:right="440"/>
        <w:rPr>
          <w:rFonts w:ascii="Times New Roman" w:hAnsi="Times New Roman" w:cs="Times New Roman"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sz w:val="24"/>
          <w:szCs w:val="24"/>
          <w:lang w:eastAsia="en-US"/>
        </w:rPr>
        <w:t>Таблицы природоведческого и обществоведческого содержания в соответствии с программным обучением.</w:t>
      </w:r>
    </w:p>
    <w:p w:rsidR="00297EAD" w:rsidRPr="00B22BEA" w:rsidRDefault="00297EAD" w:rsidP="0084226B">
      <w:pPr>
        <w:widowControl w:val="0"/>
        <w:tabs>
          <w:tab w:val="left" w:pos="891"/>
        </w:tabs>
        <w:autoSpaceDE w:val="0"/>
        <w:autoSpaceDN w:val="0"/>
        <w:spacing w:line="240" w:lineRule="auto"/>
        <w:ind w:right="440"/>
        <w:rPr>
          <w:rFonts w:ascii="Times New Roman" w:hAnsi="Times New Roman" w:cs="Times New Roman"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sz w:val="24"/>
          <w:szCs w:val="24"/>
          <w:lang w:eastAsia="en-US"/>
        </w:rPr>
        <w:t>Плакаты по основным темам естествознания, магнитные или иные (природные сообщества, леса, луга, сады, озёра и т.п.)</w:t>
      </w:r>
    </w:p>
    <w:p w:rsidR="00297EAD" w:rsidRPr="00B22BEA" w:rsidRDefault="00297EAD" w:rsidP="0084226B">
      <w:pPr>
        <w:widowControl w:val="0"/>
        <w:tabs>
          <w:tab w:val="left" w:pos="891"/>
        </w:tabs>
        <w:autoSpaceDE w:val="0"/>
        <w:autoSpaceDN w:val="0"/>
        <w:spacing w:line="240" w:lineRule="auto"/>
        <w:ind w:right="440"/>
        <w:rPr>
          <w:rFonts w:ascii="Times New Roman" w:hAnsi="Times New Roman" w:cs="Times New Roman"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sz w:val="24"/>
          <w:szCs w:val="24"/>
          <w:lang w:eastAsia="en-US"/>
        </w:rPr>
        <w:t>Портреты выдающихся людей России (политических деятелей, военачальников, писателей, поэтов, композиторов и др.)</w:t>
      </w:r>
    </w:p>
    <w:p w:rsidR="00297EAD" w:rsidRPr="00B22BEA" w:rsidRDefault="00297EAD" w:rsidP="0084226B">
      <w:pPr>
        <w:widowControl w:val="0"/>
        <w:tabs>
          <w:tab w:val="left" w:pos="891"/>
        </w:tabs>
        <w:autoSpaceDE w:val="0"/>
        <w:autoSpaceDN w:val="0"/>
        <w:spacing w:line="240" w:lineRule="auto"/>
        <w:ind w:right="440"/>
        <w:rPr>
          <w:rFonts w:ascii="Times New Roman" w:hAnsi="Times New Roman" w:cs="Times New Roman"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sz w:val="24"/>
          <w:szCs w:val="24"/>
          <w:lang w:eastAsia="en-US"/>
        </w:rPr>
        <w:t>Географические и исторические карты. Атлас географических и исторических карт.</w:t>
      </w:r>
    </w:p>
    <w:p w:rsidR="00297EAD" w:rsidRPr="00B22BEA" w:rsidRDefault="00297EAD" w:rsidP="0084226B">
      <w:pPr>
        <w:widowControl w:val="0"/>
        <w:tabs>
          <w:tab w:val="left" w:pos="891"/>
        </w:tabs>
        <w:autoSpaceDE w:val="0"/>
        <w:autoSpaceDN w:val="0"/>
        <w:spacing w:line="240" w:lineRule="auto"/>
        <w:ind w:right="440"/>
        <w:rPr>
          <w:rFonts w:ascii="Times New Roman" w:hAnsi="Times New Roman" w:cs="Times New Roman"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sz w:val="24"/>
          <w:szCs w:val="24"/>
          <w:lang w:eastAsia="en-US"/>
        </w:rPr>
        <w:t>Иллюстративные материалы (альбомы, комплекты открыток и др.)</w:t>
      </w:r>
    </w:p>
    <w:p w:rsidR="00297EAD" w:rsidRPr="00B22BEA" w:rsidRDefault="00297EAD" w:rsidP="0084226B">
      <w:pPr>
        <w:widowControl w:val="0"/>
        <w:autoSpaceDE w:val="0"/>
        <w:autoSpaceDN w:val="0"/>
        <w:spacing w:before="1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97EAD" w:rsidRPr="00B22BEA" w:rsidRDefault="00297EAD" w:rsidP="0084226B">
      <w:pPr>
        <w:widowControl w:val="0"/>
        <w:autoSpaceDE w:val="0"/>
        <w:autoSpaceDN w:val="0"/>
        <w:spacing w:before="1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97EAD" w:rsidRPr="00B22BEA" w:rsidRDefault="00297EAD" w:rsidP="00EE4C6B">
      <w:pPr>
        <w:widowControl w:val="0"/>
        <w:autoSpaceDE w:val="0"/>
        <w:autoSpaceDN w:val="0"/>
        <w:spacing w:before="1" w:line="240" w:lineRule="auto"/>
        <w:ind w:left="106"/>
        <w:jc w:val="center"/>
        <w:outlineLvl w:val="0"/>
        <w:rPr>
          <w:rFonts w:ascii="Times New Roman" w:hAnsi="Times New Roman" w:cs="Times New Roman"/>
          <w:b/>
          <w:bCs/>
          <w:spacing w:val="-2"/>
          <w:sz w:val="24"/>
          <w:szCs w:val="24"/>
          <w:lang w:eastAsia="en-US"/>
        </w:rPr>
      </w:pPr>
      <w:bookmarkStart w:id="0" w:name="ОБОРУДОВАНИЕ_ДЛЯ_ПРОВЕДЕНИЯ_ПРАКТИЧЕСКИХ"/>
      <w:bookmarkEnd w:id="0"/>
      <w:r w:rsidRPr="00B22BE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ОБОРУДОВАНИЕ</w:t>
      </w:r>
      <w:r w:rsidRPr="00B22BEA">
        <w:rPr>
          <w:rFonts w:ascii="Times New Roman" w:hAnsi="Times New Roman" w:cs="Times New Roman"/>
          <w:b/>
          <w:bCs/>
          <w:spacing w:val="-10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ДЛЯ</w:t>
      </w:r>
      <w:r w:rsidRPr="00B22BEA">
        <w:rPr>
          <w:rFonts w:ascii="Times New Roman" w:hAnsi="Times New Roman" w:cs="Times New Roman"/>
          <w:b/>
          <w:bCs/>
          <w:spacing w:val="-9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ПРОВЕДЕНИЯ</w:t>
      </w:r>
      <w:r w:rsidRPr="00B22BEA">
        <w:rPr>
          <w:rFonts w:ascii="Times New Roman" w:hAnsi="Times New Roman" w:cs="Times New Roman"/>
          <w:b/>
          <w:bCs/>
          <w:spacing w:val="-9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ПРАКТИЧЕСКИХ</w:t>
      </w:r>
      <w:r w:rsidRPr="00B22BEA">
        <w:rPr>
          <w:rFonts w:ascii="Times New Roman" w:hAnsi="Times New Roman" w:cs="Times New Roman"/>
          <w:b/>
          <w:bCs/>
          <w:spacing w:val="-9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b/>
          <w:bCs/>
          <w:spacing w:val="-2"/>
          <w:sz w:val="24"/>
          <w:szCs w:val="24"/>
          <w:lang w:eastAsia="en-US"/>
        </w:rPr>
        <w:t>РАБОТ, ДЕМОНСТРАЦИЙ</w:t>
      </w:r>
    </w:p>
    <w:p w:rsidR="00297EAD" w:rsidRPr="00B22BEA" w:rsidRDefault="00297EAD" w:rsidP="0084226B">
      <w:pPr>
        <w:widowControl w:val="0"/>
        <w:autoSpaceDE w:val="0"/>
        <w:autoSpaceDN w:val="0"/>
        <w:spacing w:before="1" w:line="240" w:lineRule="auto"/>
        <w:ind w:left="106"/>
        <w:outlineLvl w:val="0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297EAD" w:rsidRPr="00B22BEA" w:rsidRDefault="00297EAD" w:rsidP="0084226B">
      <w:pPr>
        <w:widowControl w:val="0"/>
        <w:tabs>
          <w:tab w:val="left" w:pos="347"/>
        </w:tabs>
        <w:autoSpaceDE w:val="0"/>
        <w:autoSpaceDN w:val="0"/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sz w:val="24"/>
          <w:szCs w:val="24"/>
          <w:lang w:eastAsia="en-US"/>
        </w:rPr>
        <w:t>Интерактивная</w:t>
      </w:r>
      <w:r w:rsidRPr="00B22BEA">
        <w:rPr>
          <w:rFonts w:ascii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spacing w:val="-2"/>
          <w:sz w:val="24"/>
          <w:szCs w:val="24"/>
          <w:lang w:eastAsia="en-US"/>
        </w:rPr>
        <w:t>доска.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spacing w:val="-2"/>
          <w:sz w:val="24"/>
          <w:szCs w:val="24"/>
          <w:lang w:eastAsia="en-US"/>
        </w:rPr>
        <w:t>Компьютер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>. Классная</w:t>
      </w:r>
      <w:r w:rsidRPr="00B22BEA">
        <w:rPr>
          <w:rFonts w:ascii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sz w:val="24"/>
          <w:szCs w:val="24"/>
          <w:lang w:eastAsia="en-US"/>
        </w:rPr>
        <w:t>магнитная</w:t>
      </w:r>
      <w:r w:rsidRPr="00B22BEA">
        <w:rPr>
          <w:rFonts w:ascii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B22BEA">
        <w:rPr>
          <w:rFonts w:ascii="Times New Roman" w:hAnsi="Times New Roman" w:cs="Times New Roman"/>
          <w:spacing w:val="-4"/>
          <w:sz w:val="24"/>
          <w:szCs w:val="24"/>
          <w:lang w:eastAsia="en-US"/>
        </w:rPr>
        <w:t>доска</w:t>
      </w:r>
    </w:p>
    <w:p w:rsidR="00297EAD" w:rsidRPr="00B22BEA" w:rsidRDefault="00297EAD" w:rsidP="0084226B">
      <w:pPr>
        <w:widowControl w:val="0"/>
        <w:tabs>
          <w:tab w:val="left" w:pos="891"/>
        </w:tabs>
        <w:autoSpaceDE w:val="0"/>
        <w:autoSpaceDN w:val="0"/>
        <w:spacing w:line="240" w:lineRule="auto"/>
        <w:ind w:right="440"/>
        <w:rPr>
          <w:rFonts w:ascii="Times New Roman" w:hAnsi="Times New Roman" w:cs="Times New Roman"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sz w:val="24"/>
          <w:szCs w:val="24"/>
          <w:lang w:eastAsia="en-US"/>
        </w:rPr>
        <w:t>Термометр. Гербарий. Образцы полезных ископаемых. Глобус. Пробирки. Колба. Стекло. Секундомер.</w:t>
      </w:r>
    </w:p>
    <w:p w:rsidR="00297EAD" w:rsidRPr="00B22BEA" w:rsidRDefault="00297EAD" w:rsidP="0084226B">
      <w:pPr>
        <w:widowControl w:val="0"/>
        <w:tabs>
          <w:tab w:val="left" w:pos="891"/>
        </w:tabs>
        <w:autoSpaceDE w:val="0"/>
        <w:autoSpaceDN w:val="0"/>
        <w:spacing w:line="240" w:lineRule="auto"/>
        <w:ind w:right="440"/>
        <w:rPr>
          <w:rFonts w:ascii="Times New Roman" w:hAnsi="Times New Roman" w:cs="Times New Roman"/>
          <w:sz w:val="24"/>
          <w:szCs w:val="24"/>
          <w:lang w:eastAsia="en-US"/>
        </w:rPr>
      </w:pPr>
      <w:r w:rsidRPr="00B22BEA">
        <w:rPr>
          <w:rFonts w:ascii="Times New Roman" w:hAnsi="Times New Roman" w:cs="Times New Roman"/>
          <w:sz w:val="24"/>
          <w:szCs w:val="24"/>
          <w:lang w:eastAsia="en-US"/>
        </w:rPr>
        <w:t>Весы. Пипетка. Щипцы. Линейка. Ножницы. Клей. Спиртовка. Тарелка. Стаканы. Фильтр (марля). Воронка. Цветные карандаши.</w:t>
      </w:r>
    </w:p>
    <w:p w:rsidR="00297EAD" w:rsidRPr="00B22BEA" w:rsidRDefault="00297EAD" w:rsidP="0084226B">
      <w:pPr>
        <w:spacing w:after="160" w:line="256" w:lineRule="auto"/>
        <w:rPr>
          <w:rFonts w:cs="Times New Roman"/>
          <w:lang w:eastAsia="en-US"/>
        </w:rPr>
      </w:pPr>
    </w:p>
    <w:p w:rsidR="00297EAD" w:rsidRDefault="00297EAD">
      <w:bookmarkStart w:id="1" w:name="_GoBack"/>
      <w:bookmarkEnd w:id="1"/>
    </w:p>
    <w:sectPr w:rsidR="00297EAD" w:rsidSect="00D62464">
      <w:pgSz w:w="11906" w:h="16838"/>
      <w:pgMar w:top="719" w:right="850" w:bottom="89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E80"/>
    <w:rsid w:val="00032097"/>
    <w:rsid w:val="000B7B41"/>
    <w:rsid w:val="00106F65"/>
    <w:rsid w:val="00252068"/>
    <w:rsid w:val="002919C7"/>
    <w:rsid w:val="00297EAD"/>
    <w:rsid w:val="002B4537"/>
    <w:rsid w:val="002B5FA6"/>
    <w:rsid w:val="002B71F7"/>
    <w:rsid w:val="00382E80"/>
    <w:rsid w:val="003955B4"/>
    <w:rsid w:val="0047036E"/>
    <w:rsid w:val="00577B63"/>
    <w:rsid w:val="0058336B"/>
    <w:rsid w:val="005E263A"/>
    <w:rsid w:val="00642365"/>
    <w:rsid w:val="006F49DE"/>
    <w:rsid w:val="0078712D"/>
    <w:rsid w:val="00801828"/>
    <w:rsid w:val="00837579"/>
    <w:rsid w:val="0084226B"/>
    <w:rsid w:val="00891D47"/>
    <w:rsid w:val="00891E0A"/>
    <w:rsid w:val="009C3B75"/>
    <w:rsid w:val="00A1045B"/>
    <w:rsid w:val="00A338CC"/>
    <w:rsid w:val="00A65975"/>
    <w:rsid w:val="00B1452B"/>
    <w:rsid w:val="00B22BEA"/>
    <w:rsid w:val="00BC0E4B"/>
    <w:rsid w:val="00BC62A1"/>
    <w:rsid w:val="00BD5B9A"/>
    <w:rsid w:val="00C32B0D"/>
    <w:rsid w:val="00C6192A"/>
    <w:rsid w:val="00D62464"/>
    <w:rsid w:val="00D902C4"/>
    <w:rsid w:val="00DE3510"/>
    <w:rsid w:val="00DE7B99"/>
    <w:rsid w:val="00E91D1E"/>
    <w:rsid w:val="00EE3641"/>
    <w:rsid w:val="00EE4C6B"/>
    <w:rsid w:val="00EE6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B75"/>
    <w:pPr>
      <w:spacing w:line="259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17</Pages>
  <Words>4893</Words>
  <Characters>27891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2023-09-14T19:08:00Z</dcterms:created>
  <dcterms:modified xsi:type="dcterms:W3CDTF">2024-09-24T03:14:00Z</dcterms:modified>
</cp:coreProperties>
</file>